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6D" w:rsidRDefault="005C087D" w:rsidP="003B6832">
      <w:pPr>
        <w:pStyle w:val="1"/>
        <w:spacing w:line="360" w:lineRule="auto"/>
        <w:ind w:firstLine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94.95pt;margin-top:-27.75pt;width:24.7pt;height:18.7pt;z-index:251659264;mso-height-percent:200;mso-height-percent:200;mso-width-relative:margin;mso-height-relative:margin" filled="f" stroked="f">
            <v:textbox style="mso-next-textbox:#_x0000_s1028;mso-fit-shape-to-text:t">
              <w:txbxContent>
                <w:p w:rsidR="00D24EC9" w:rsidRPr="00FE0B51" w:rsidRDefault="0075581B" w:rsidP="00D24EC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BE6B6D" w:rsidRDefault="00171FA1" w:rsidP="00254E09">
      <w:pPr>
        <w:pStyle w:val="1"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раздела 3</w:t>
      </w:r>
    </w:p>
    <w:p w:rsidR="00254E09" w:rsidRPr="00254E09" w:rsidRDefault="00254E09" w:rsidP="00254E09">
      <w:pPr>
        <w:spacing w:line="276" w:lineRule="auto"/>
        <w:jc w:val="center"/>
        <w:rPr>
          <w:sz w:val="28"/>
          <w:szCs w:val="28"/>
        </w:rPr>
      </w:pPr>
      <w:r w:rsidRPr="00254E09">
        <w:rPr>
          <w:sz w:val="28"/>
          <w:szCs w:val="28"/>
        </w:rPr>
        <w:t xml:space="preserve">Книга </w:t>
      </w:r>
      <w:r w:rsidR="008320CC">
        <w:rPr>
          <w:sz w:val="28"/>
          <w:szCs w:val="28"/>
        </w:rPr>
        <w:t>3.</w:t>
      </w:r>
      <w:r w:rsidR="004B2F1A">
        <w:rPr>
          <w:sz w:val="28"/>
          <w:szCs w:val="28"/>
        </w:rPr>
        <w:t>10</w:t>
      </w:r>
    </w:p>
    <w:p w:rsidR="00486053" w:rsidRPr="00486053" w:rsidRDefault="00486053" w:rsidP="00254E09">
      <w:pPr>
        <w:spacing w:line="276" w:lineRule="auto"/>
        <w:jc w:val="center"/>
        <w:rPr>
          <w:sz w:val="28"/>
          <w:szCs w:val="28"/>
        </w:rPr>
      </w:pPr>
      <w:r w:rsidRPr="00486053">
        <w:rPr>
          <w:sz w:val="28"/>
          <w:szCs w:val="28"/>
        </w:rPr>
        <w:t>"</w:t>
      </w:r>
      <w:r w:rsidR="00650D04" w:rsidRPr="00650D04">
        <w:rPr>
          <w:sz w:val="28"/>
          <w:szCs w:val="28"/>
        </w:rPr>
        <w:t xml:space="preserve"> Спальные корпуса №</w:t>
      </w:r>
      <w:r w:rsidR="004B2F1A">
        <w:rPr>
          <w:sz w:val="28"/>
          <w:szCs w:val="28"/>
        </w:rPr>
        <w:t>4</w:t>
      </w:r>
      <w:r w:rsidR="00650D04" w:rsidRPr="00650D04">
        <w:rPr>
          <w:sz w:val="28"/>
          <w:szCs w:val="28"/>
        </w:rPr>
        <w:t xml:space="preserve"> для семе</w:t>
      </w:r>
      <w:r w:rsidR="00650D04" w:rsidRPr="00650D04">
        <w:rPr>
          <w:sz w:val="28"/>
          <w:szCs w:val="28"/>
        </w:rPr>
        <w:t>й</w:t>
      </w:r>
      <w:r w:rsidR="00650D04" w:rsidRPr="00650D04">
        <w:rPr>
          <w:sz w:val="28"/>
          <w:szCs w:val="28"/>
        </w:rPr>
        <w:t>ного размещени</w:t>
      </w:r>
      <w:proofErr w:type="gramStart"/>
      <w:r w:rsidR="00650D04" w:rsidRPr="00650D04">
        <w:rPr>
          <w:sz w:val="28"/>
          <w:szCs w:val="28"/>
        </w:rPr>
        <w:t>я(</w:t>
      </w:r>
      <w:proofErr w:type="gramEnd"/>
      <w:r w:rsidR="00650D04" w:rsidRPr="00650D04">
        <w:rPr>
          <w:sz w:val="28"/>
          <w:szCs w:val="28"/>
        </w:rPr>
        <w:t>коттедж на 8 спальных мест)</w:t>
      </w:r>
      <w:r w:rsidRPr="00486053">
        <w:rPr>
          <w:sz w:val="28"/>
          <w:szCs w:val="28"/>
        </w:rPr>
        <w:t>"</w:t>
      </w:r>
    </w:p>
    <w:p w:rsidR="00BE6B6D" w:rsidRPr="00A16D6F" w:rsidRDefault="00BE6B6D" w:rsidP="00BE6B6D">
      <w:pPr>
        <w:jc w:val="center"/>
        <w:rPr>
          <w:rFonts w:ascii="Calibri" w:hAnsi="Calibri"/>
          <w:sz w:val="24"/>
          <w:szCs w:val="24"/>
        </w:rPr>
      </w:pPr>
    </w:p>
    <w:tbl>
      <w:tblPr>
        <w:tblW w:w="99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541"/>
        <w:gridCol w:w="1212"/>
        <w:gridCol w:w="1123"/>
      </w:tblGrid>
      <w:tr w:rsidR="00BE6B6D" w:rsidRPr="001D685A" w:rsidTr="00201198">
        <w:trPr>
          <w:trHeight w:hRule="exact" w:val="852"/>
        </w:trPr>
        <w:tc>
          <w:tcPr>
            <w:tcW w:w="3119" w:type="dxa"/>
            <w:vAlign w:val="center"/>
          </w:tcPr>
          <w:p w:rsidR="00BE6B6D" w:rsidRPr="00604021" w:rsidRDefault="00BE6B6D" w:rsidP="00BE6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4021">
              <w:rPr>
                <w:sz w:val="24"/>
                <w:szCs w:val="24"/>
              </w:rPr>
              <w:t>Обозначения</w:t>
            </w:r>
          </w:p>
        </w:tc>
        <w:tc>
          <w:tcPr>
            <w:tcW w:w="4541" w:type="dxa"/>
            <w:vAlign w:val="center"/>
          </w:tcPr>
          <w:p w:rsidR="00BE6B6D" w:rsidRPr="00604021" w:rsidRDefault="00BE6B6D" w:rsidP="00BE6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402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12" w:type="dxa"/>
            <w:vAlign w:val="center"/>
          </w:tcPr>
          <w:p w:rsidR="00BE6B6D" w:rsidRPr="00604021" w:rsidRDefault="00BE6B6D" w:rsidP="00BE6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4021">
              <w:rPr>
                <w:sz w:val="24"/>
                <w:szCs w:val="24"/>
              </w:rPr>
              <w:t>Лист</w:t>
            </w:r>
          </w:p>
        </w:tc>
        <w:tc>
          <w:tcPr>
            <w:tcW w:w="1123" w:type="dxa"/>
            <w:vAlign w:val="center"/>
          </w:tcPr>
          <w:p w:rsidR="00BE6B6D" w:rsidRPr="00604021" w:rsidRDefault="00BE6B6D" w:rsidP="00BE6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4021">
              <w:rPr>
                <w:sz w:val="24"/>
                <w:szCs w:val="24"/>
              </w:rPr>
              <w:t>Стр.</w:t>
            </w:r>
          </w:p>
        </w:tc>
      </w:tr>
      <w:tr w:rsidR="00BE6B6D" w:rsidRPr="001D685A" w:rsidTr="00201198">
        <w:trPr>
          <w:trHeight w:hRule="exact" w:val="455"/>
        </w:trPr>
        <w:tc>
          <w:tcPr>
            <w:tcW w:w="3119" w:type="dxa"/>
            <w:vAlign w:val="center"/>
          </w:tcPr>
          <w:p w:rsidR="00BE6B6D" w:rsidRPr="00337F47" w:rsidRDefault="00337F47" w:rsidP="00C6283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П-ОК19000031-АР-4.С</w:t>
            </w:r>
          </w:p>
        </w:tc>
        <w:tc>
          <w:tcPr>
            <w:tcW w:w="4541" w:type="dxa"/>
            <w:vAlign w:val="center"/>
          </w:tcPr>
          <w:p w:rsidR="00BE6B6D" w:rsidRPr="00BE6B6D" w:rsidRDefault="00EB07E6" w:rsidP="00BE6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</w:t>
            </w:r>
            <w:r w:rsidR="00BE6B6D" w:rsidRPr="00BE6B6D">
              <w:rPr>
                <w:sz w:val="24"/>
                <w:szCs w:val="24"/>
              </w:rPr>
              <w:t>раздела</w:t>
            </w:r>
          </w:p>
        </w:tc>
        <w:tc>
          <w:tcPr>
            <w:tcW w:w="1212" w:type="dxa"/>
            <w:vAlign w:val="center"/>
          </w:tcPr>
          <w:p w:rsidR="00BE6B6D" w:rsidRPr="00BE6B6D" w:rsidRDefault="00BE6B6D" w:rsidP="00337F47">
            <w:pPr>
              <w:jc w:val="center"/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BE6B6D" w:rsidRPr="00BE6B6D" w:rsidRDefault="00337F47" w:rsidP="002879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41C9">
              <w:rPr>
                <w:sz w:val="24"/>
                <w:szCs w:val="24"/>
              </w:rPr>
              <w:t>-</w:t>
            </w:r>
            <w:r w:rsidR="002879D9">
              <w:rPr>
                <w:sz w:val="24"/>
                <w:szCs w:val="24"/>
              </w:rPr>
              <w:t>4</w:t>
            </w:r>
          </w:p>
        </w:tc>
      </w:tr>
      <w:tr w:rsidR="00BE6B6D" w:rsidRPr="001D685A" w:rsidTr="00201198">
        <w:trPr>
          <w:trHeight w:hRule="exact" w:val="455"/>
        </w:trPr>
        <w:tc>
          <w:tcPr>
            <w:tcW w:w="3119" w:type="dxa"/>
            <w:vAlign w:val="center"/>
          </w:tcPr>
          <w:p w:rsidR="00BE6B6D" w:rsidRPr="00BE6B6D" w:rsidRDefault="00337F47" w:rsidP="00337F4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</w:t>
            </w:r>
            <w:r>
              <w:rPr>
                <w:spacing w:val="-6"/>
                <w:sz w:val="24"/>
                <w:szCs w:val="24"/>
              </w:rPr>
              <w:t>ЗГ</w:t>
            </w:r>
          </w:p>
        </w:tc>
        <w:tc>
          <w:tcPr>
            <w:tcW w:w="4541" w:type="dxa"/>
            <w:vAlign w:val="center"/>
          </w:tcPr>
          <w:p w:rsidR="00BE6B6D" w:rsidRPr="00BE6B6D" w:rsidRDefault="00337F47" w:rsidP="00BE6B6D">
            <w:pPr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 xml:space="preserve">Запись </w:t>
            </w:r>
            <w:proofErr w:type="spellStart"/>
            <w:r w:rsidRPr="00BE6B6D">
              <w:rPr>
                <w:sz w:val="24"/>
                <w:szCs w:val="24"/>
              </w:rPr>
              <w:t>ГИПа</w:t>
            </w:r>
            <w:proofErr w:type="spellEnd"/>
          </w:p>
        </w:tc>
        <w:tc>
          <w:tcPr>
            <w:tcW w:w="1212" w:type="dxa"/>
            <w:vAlign w:val="center"/>
          </w:tcPr>
          <w:p w:rsidR="00BE6B6D" w:rsidRPr="00BE6B6D" w:rsidRDefault="00BE6B6D" w:rsidP="00337F47">
            <w:pPr>
              <w:jc w:val="center"/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BE6B6D" w:rsidRPr="00BE6B6D" w:rsidRDefault="002879D9" w:rsidP="001D0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E6B6D" w:rsidRPr="001D685A" w:rsidTr="00201198">
        <w:trPr>
          <w:trHeight w:hRule="exact" w:val="455"/>
        </w:trPr>
        <w:tc>
          <w:tcPr>
            <w:tcW w:w="3119" w:type="dxa"/>
            <w:vAlign w:val="bottom"/>
          </w:tcPr>
          <w:p w:rsidR="00BE6B6D" w:rsidRPr="00BE6B6D" w:rsidRDefault="00982B0C" w:rsidP="00982B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</w:t>
            </w:r>
            <w:r>
              <w:rPr>
                <w:spacing w:val="-6"/>
                <w:sz w:val="24"/>
                <w:szCs w:val="24"/>
              </w:rPr>
              <w:t>ИУЛ</w:t>
            </w:r>
          </w:p>
        </w:tc>
        <w:tc>
          <w:tcPr>
            <w:tcW w:w="4541" w:type="dxa"/>
            <w:vAlign w:val="center"/>
          </w:tcPr>
          <w:p w:rsidR="00BE6B6D" w:rsidRPr="00BE6B6D" w:rsidRDefault="00982B0C" w:rsidP="00BE6B6D">
            <w:pPr>
              <w:rPr>
                <w:sz w:val="24"/>
                <w:szCs w:val="24"/>
              </w:rPr>
            </w:pPr>
            <w:r w:rsidRPr="00982B0C">
              <w:rPr>
                <w:sz w:val="24"/>
                <w:szCs w:val="24"/>
              </w:rPr>
              <w:t>Информационно-удостоверяющий лист</w:t>
            </w:r>
          </w:p>
        </w:tc>
        <w:tc>
          <w:tcPr>
            <w:tcW w:w="1212" w:type="dxa"/>
            <w:vAlign w:val="center"/>
          </w:tcPr>
          <w:p w:rsidR="00BE6B6D" w:rsidRPr="00BE6B6D" w:rsidRDefault="00BE6B6D" w:rsidP="00BE6B6D">
            <w:pPr>
              <w:jc w:val="center"/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BE6B6D" w:rsidRPr="00BE6B6D" w:rsidRDefault="002879D9" w:rsidP="001D0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82B0C" w:rsidRPr="001D685A" w:rsidTr="00201198">
        <w:trPr>
          <w:trHeight w:hRule="exact" w:val="705"/>
        </w:trPr>
        <w:tc>
          <w:tcPr>
            <w:tcW w:w="3119" w:type="dxa"/>
            <w:vAlign w:val="center"/>
          </w:tcPr>
          <w:p w:rsidR="00982B0C" w:rsidRPr="00BE6B6D" w:rsidRDefault="00982B0C" w:rsidP="00BE6B6D">
            <w:pPr>
              <w:spacing w:line="360" w:lineRule="auto"/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:rsidR="00982B0C" w:rsidRPr="00BE6B6D" w:rsidRDefault="00982B0C" w:rsidP="00BE6B6D">
            <w:pPr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Текстовая часть</w:t>
            </w:r>
          </w:p>
        </w:tc>
        <w:tc>
          <w:tcPr>
            <w:tcW w:w="1212" w:type="dxa"/>
            <w:vAlign w:val="center"/>
          </w:tcPr>
          <w:p w:rsidR="00982B0C" w:rsidRPr="00BE6B6D" w:rsidRDefault="00982B0C" w:rsidP="00BE6B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982B0C" w:rsidRPr="00BE6B6D" w:rsidRDefault="00982B0C" w:rsidP="00BE6B6D">
            <w:pPr>
              <w:jc w:val="center"/>
              <w:rPr>
                <w:sz w:val="24"/>
                <w:szCs w:val="24"/>
              </w:rPr>
            </w:pPr>
          </w:p>
        </w:tc>
      </w:tr>
      <w:tr w:rsidR="00982B0C" w:rsidRPr="001D685A" w:rsidTr="00235600">
        <w:trPr>
          <w:trHeight w:val="455"/>
        </w:trPr>
        <w:tc>
          <w:tcPr>
            <w:tcW w:w="3119" w:type="dxa"/>
            <w:vAlign w:val="bottom"/>
          </w:tcPr>
          <w:p w:rsidR="00982B0C" w:rsidRPr="00BE6B6D" w:rsidRDefault="00982B0C" w:rsidP="00982B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П-ОК19000031-АР-4.</w:t>
            </w:r>
            <w:r>
              <w:rPr>
                <w:spacing w:val="-6"/>
                <w:sz w:val="24"/>
                <w:szCs w:val="24"/>
              </w:rPr>
              <w:t>ПЗ</w:t>
            </w:r>
          </w:p>
        </w:tc>
        <w:tc>
          <w:tcPr>
            <w:tcW w:w="4541" w:type="dxa"/>
            <w:vAlign w:val="center"/>
          </w:tcPr>
          <w:p w:rsidR="00982B0C" w:rsidRPr="00BE6B6D" w:rsidRDefault="00982B0C" w:rsidP="00BE6B6D">
            <w:pPr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212" w:type="dxa"/>
            <w:vAlign w:val="center"/>
          </w:tcPr>
          <w:p w:rsidR="00982B0C" w:rsidRPr="00BE6B6D" w:rsidRDefault="00982B0C" w:rsidP="00C04726">
            <w:pPr>
              <w:jc w:val="center"/>
              <w:rPr>
                <w:sz w:val="24"/>
                <w:szCs w:val="24"/>
              </w:rPr>
            </w:pPr>
            <w:r w:rsidRPr="00BE6B6D">
              <w:rPr>
                <w:sz w:val="24"/>
                <w:szCs w:val="24"/>
              </w:rPr>
              <w:t>1-</w:t>
            </w:r>
            <w:r w:rsidR="00162ACC">
              <w:rPr>
                <w:sz w:val="24"/>
                <w:szCs w:val="24"/>
              </w:rPr>
              <w:t>6</w:t>
            </w:r>
          </w:p>
        </w:tc>
        <w:tc>
          <w:tcPr>
            <w:tcW w:w="1123" w:type="dxa"/>
            <w:vAlign w:val="center"/>
          </w:tcPr>
          <w:p w:rsidR="00982B0C" w:rsidRPr="00BE6B6D" w:rsidRDefault="002879D9" w:rsidP="00C04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62ACC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</w:p>
        </w:tc>
      </w:tr>
      <w:tr w:rsidR="00982B0C" w:rsidRPr="001D685A" w:rsidTr="00235600">
        <w:trPr>
          <w:trHeight w:val="455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pStyle w:val="a5"/>
              <w:tabs>
                <w:tab w:val="left" w:pos="708"/>
              </w:tabs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541" w:type="dxa"/>
            <w:vAlign w:val="center"/>
          </w:tcPr>
          <w:p w:rsidR="00982B0C" w:rsidRPr="005F36AC" w:rsidRDefault="00982B0C" w:rsidP="00C00299">
            <w:pPr>
              <w:rPr>
                <w:rStyle w:val="af"/>
                <w:sz w:val="24"/>
                <w:szCs w:val="24"/>
              </w:rPr>
            </w:pPr>
            <w:r w:rsidRPr="005F36AC">
              <w:rPr>
                <w:sz w:val="24"/>
                <w:szCs w:val="24"/>
              </w:rPr>
              <w:t>Общие сведения</w:t>
            </w:r>
          </w:p>
        </w:tc>
        <w:tc>
          <w:tcPr>
            <w:tcW w:w="1212" w:type="dxa"/>
            <w:vAlign w:val="center"/>
          </w:tcPr>
          <w:p w:rsidR="00982B0C" w:rsidRPr="00BE6B6D" w:rsidRDefault="00982B0C" w:rsidP="00031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982B0C" w:rsidRPr="00BE6B6D" w:rsidRDefault="002879D9" w:rsidP="00564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82B0C" w:rsidRPr="001D685A" w:rsidTr="00201198">
        <w:trPr>
          <w:trHeight w:val="413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541" w:type="dxa"/>
            <w:vAlign w:val="center"/>
          </w:tcPr>
          <w:p w:rsidR="00982B0C" w:rsidRPr="00B3445D" w:rsidRDefault="00774E62" w:rsidP="002E0EB0">
            <w:pPr>
              <w:rPr>
                <w:rStyle w:val="a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031457">
              <w:rPr>
                <w:sz w:val="24"/>
                <w:szCs w:val="24"/>
              </w:rPr>
              <w:t>О</w:t>
            </w:r>
            <w:r w:rsidR="00031457" w:rsidRPr="00031457">
              <w:rPr>
                <w:sz w:val="24"/>
                <w:szCs w:val="24"/>
              </w:rPr>
              <w:t>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организации.</w:t>
            </w:r>
          </w:p>
        </w:tc>
        <w:tc>
          <w:tcPr>
            <w:tcW w:w="1212" w:type="dxa"/>
            <w:vAlign w:val="center"/>
          </w:tcPr>
          <w:p w:rsidR="00982B0C" w:rsidRPr="00BE6B6D" w:rsidRDefault="00162ACC" w:rsidP="00C04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982B0C" w:rsidRPr="00BE6B6D" w:rsidRDefault="002879D9" w:rsidP="00650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1C9">
              <w:rPr>
                <w:sz w:val="24"/>
                <w:szCs w:val="24"/>
              </w:rPr>
              <w:t>-</w:t>
            </w:r>
            <w:r w:rsidR="00650D04">
              <w:rPr>
                <w:sz w:val="24"/>
                <w:szCs w:val="24"/>
              </w:rPr>
              <w:t>8</w:t>
            </w:r>
          </w:p>
        </w:tc>
      </w:tr>
      <w:tr w:rsidR="00982B0C" w:rsidRPr="001D685A" w:rsidTr="002879D9">
        <w:trPr>
          <w:trHeight w:val="1722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541" w:type="dxa"/>
            <w:vAlign w:val="center"/>
          </w:tcPr>
          <w:p w:rsidR="00774E62" w:rsidRPr="00774E62" w:rsidRDefault="00774E62" w:rsidP="00774E62">
            <w:pPr>
              <w:rPr>
                <w:sz w:val="24"/>
                <w:szCs w:val="24"/>
              </w:rPr>
            </w:pPr>
            <w:r w:rsidRPr="00774E62">
              <w:rPr>
                <w:sz w:val="24"/>
                <w:szCs w:val="24"/>
              </w:rPr>
              <w:t xml:space="preserve">б) </w:t>
            </w:r>
            <w:r>
              <w:rPr>
                <w:sz w:val="24"/>
                <w:szCs w:val="24"/>
              </w:rPr>
              <w:t>О</w:t>
            </w:r>
            <w:r w:rsidRPr="00774E62">
              <w:rPr>
                <w:sz w:val="24"/>
                <w:szCs w:val="24"/>
              </w:rPr>
              <w:t>боснование принятых объемно-пространственных и архитектурно-</w:t>
            </w:r>
            <w:proofErr w:type="gramStart"/>
            <w:r w:rsidRPr="00774E62">
              <w:rPr>
                <w:sz w:val="24"/>
                <w:szCs w:val="24"/>
              </w:rPr>
              <w:t>художественных решений</w:t>
            </w:r>
            <w:proofErr w:type="gramEnd"/>
            <w:r w:rsidRPr="00774E62">
              <w:rPr>
                <w:sz w:val="24"/>
                <w:szCs w:val="24"/>
              </w:rPr>
              <w:t>, в том числе в части соблюдения предельных параметров разрешенного строительства объекта капитального строительства.</w:t>
            </w:r>
          </w:p>
          <w:p w:rsidR="00982B0C" w:rsidRPr="00B3445D" w:rsidRDefault="00982B0C" w:rsidP="00B3445D">
            <w:pPr>
              <w:rPr>
                <w:rStyle w:val="af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982B0C" w:rsidRPr="00BE6B6D" w:rsidRDefault="00F641C9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982B0C" w:rsidRPr="00BE6B6D" w:rsidRDefault="002879D9" w:rsidP="00E81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82B0C" w:rsidRPr="001D685A" w:rsidTr="00201198">
        <w:trPr>
          <w:trHeight w:val="541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proofErr w:type="gramStart"/>
            <w:r w:rsidRPr="00F641C9">
              <w:rPr>
                <w:sz w:val="24"/>
                <w:szCs w:val="24"/>
              </w:rPr>
              <w:t>б</w:t>
            </w:r>
            <w:proofErr w:type="gramEnd"/>
            <w:r w:rsidRPr="00F641C9">
              <w:rPr>
                <w:sz w:val="24"/>
                <w:szCs w:val="24"/>
              </w:rPr>
              <w:t>(1) обоснование принятых архитектурных решений в части обеспечения соответствия зданий, строений и сооружений установленным требованиям энергетической эффективности (за исключением зданий, строений, сооружений, на которые требования энергетической эффективности не распространяются).</w:t>
            </w:r>
          </w:p>
          <w:p w:rsidR="00982B0C" w:rsidRPr="00F641C9" w:rsidRDefault="00982B0C" w:rsidP="00BE6B6D"/>
        </w:tc>
        <w:tc>
          <w:tcPr>
            <w:tcW w:w="1212" w:type="dxa"/>
            <w:vAlign w:val="center"/>
          </w:tcPr>
          <w:p w:rsidR="00982B0C" w:rsidRPr="00BE6B6D" w:rsidRDefault="00982B0C" w:rsidP="00E81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982B0C" w:rsidRPr="00AA5DD0" w:rsidRDefault="002879D9" w:rsidP="00E81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82B0C" w:rsidRPr="001D685A" w:rsidTr="00201198">
        <w:trPr>
          <w:trHeight w:val="525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541" w:type="dxa"/>
            <w:vAlign w:val="center"/>
          </w:tcPr>
          <w:p w:rsidR="00F641C9" w:rsidRPr="00F641C9" w:rsidRDefault="005C087D" w:rsidP="00F6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1035" type="#_x0000_t202" style="position:absolute;margin-left:486.7pt;margin-top:-29.25pt;width:29.25pt;height:21pt;z-index:251664384;mso-position-horizontal-relative:text;mso-position-vertical-relative:text">
                  <v:textbox>
                    <w:txbxContent>
                      <w:p w:rsidR="00F641C9" w:rsidRDefault="00F641C9" w:rsidP="00F641C9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proofErr w:type="gramStart"/>
            <w:r w:rsidR="00F641C9" w:rsidRPr="00F641C9">
              <w:rPr>
                <w:sz w:val="24"/>
                <w:szCs w:val="24"/>
              </w:rPr>
              <w:t>б</w:t>
            </w:r>
            <w:proofErr w:type="gramEnd"/>
            <w:r w:rsidR="00F641C9" w:rsidRPr="00F641C9">
              <w:rPr>
                <w:sz w:val="24"/>
                <w:szCs w:val="24"/>
              </w:rPr>
              <w:t xml:space="preserve">(2) перечень мероприятий по обеспечению соблюдения установленных требований энергетической эффективности к архитектурным решениям, влияющим на энергетическую </w:t>
            </w:r>
            <w:r w:rsidR="00F641C9" w:rsidRPr="00F641C9">
              <w:rPr>
                <w:sz w:val="24"/>
                <w:szCs w:val="24"/>
              </w:rPr>
              <w:lastRenderedPageBreak/>
              <w:t>эффективность зданий, строений и сооружений (за исключением зданий, строений, сооружений, на которые требования энергетической эффективности не распространяются)</w:t>
            </w:r>
          </w:p>
          <w:p w:rsidR="00982B0C" w:rsidRPr="00040C44" w:rsidRDefault="005C087D" w:rsidP="00BE6B6D">
            <w:pPr>
              <w:rPr>
                <w:rStyle w:val="af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36" type="#_x0000_t202" style="position:absolute;margin-left:324.4pt;margin-top:-99.15pt;width:29.2pt;height:20.25pt;z-index:251665408">
                  <v:textbox>
                    <w:txbxContent>
                      <w:p w:rsidR="002879D9" w:rsidRPr="0075581B" w:rsidRDefault="0075581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12" w:type="dxa"/>
            <w:vAlign w:val="center"/>
          </w:tcPr>
          <w:p w:rsidR="00982B0C" w:rsidRPr="00BE6B6D" w:rsidRDefault="00650D04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123" w:type="dxa"/>
            <w:vAlign w:val="center"/>
          </w:tcPr>
          <w:p w:rsidR="00982B0C" w:rsidRPr="00AA5DD0" w:rsidRDefault="00650D04" w:rsidP="00C04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82B0C" w:rsidRPr="001D685A" w:rsidTr="002879D9">
        <w:trPr>
          <w:trHeight w:val="1433"/>
        </w:trPr>
        <w:tc>
          <w:tcPr>
            <w:tcW w:w="3119" w:type="dxa"/>
            <w:vAlign w:val="center"/>
          </w:tcPr>
          <w:p w:rsidR="00982B0C" w:rsidRPr="00BE6B6D" w:rsidRDefault="00982B0C" w:rsidP="001A378A">
            <w:pPr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541" w:type="dxa"/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r w:rsidRPr="00F641C9">
              <w:rPr>
                <w:sz w:val="24"/>
                <w:szCs w:val="24"/>
              </w:rPr>
              <w:t>в) описание и обоснование использованных композиционных приемов при оформлении фасадов и интерьеров объекта капитального строительства</w:t>
            </w:r>
          </w:p>
          <w:p w:rsidR="00982B0C" w:rsidRPr="002D593D" w:rsidRDefault="00982B0C" w:rsidP="00BE6B6D">
            <w:pPr>
              <w:rPr>
                <w:rStyle w:val="af"/>
                <w:sz w:val="24"/>
                <w:szCs w:val="22"/>
              </w:rPr>
            </w:pPr>
          </w:p>
        </w:tc>
        <w:tc>
          <w:tcPr>
            <w:tcW w:w="1212" w:type="dxa"/>
            <w:vAlign w:val="center"/>
          </w:tcPr>
          <w:p w:rsidR="00982B0C" w:rsidRPr="00BE6B6D" w:rsidRDefault="00982B0C" w:rsidP="00BE6B6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3" w:type="dxa"/>
            <w:vAlign w:val="center"/>
          </w:tcPr>
          <w:p w:rsidR="00982B0C" w:rsidRPr="00AA5DD0" w:rsidRDefault="002879D9" w:rsidP="00155C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82B0C" w:rsidRPr="001D685A" w:rsidTr="00F641C9">
        <w:trPr>
          <w:trHeight w:val="569"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82B0C" w:rsidRDefault="00982B0C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r w:rsidRPr="00F641C9">
              <w:rPr>
                <w:sz w:val="24"/>
                <w:szCs w:val="24"/>
              </w:rPr>
              <w:t xml:space="preserve">     г) описание решений по отделке помещений основного, вспомогательного, обслуживающего и технического назначения</w:t>
            </w:r>
          </w:p>
          <w:p w:rsidR="00982B0C" w:rsidRDefault="00982B0C" w:rsidP="00BE6B6D">
            <w:pPr>
              <w:rPr>
                <w:rStyle w:val="af"/>
                <w:sz w:val="24"/>
                <w:szCs w:val="22"/>
              </w:rPr>
            </w:pPr>
          </w:p>
        </w:tc>
        <w:tc>
          <w:tcPr>
            <w:tcW w:w="1212" w:type="dxa"/>
            <w:vAlign w:val="center"/>
          </w:tcPr>
          <w:p w:rsidR="00982B0C" w:rsidRDefault="00982B0C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3" w:type="dxa"/>
            <w:vAlign w:val="center"/>
          </w:tcPr>
          <w:p w:rsidR="00982B0C" w:rsidRPr="00AA5DD0" w:rsidRDefault="002879D9" w:rsidP="00440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41C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</w:p>
        </w:tc>
      </w:tr>
      <w:tr w:rsidR="00982B0C" w:rsidRPr="001D685A" w:rsidTr="00F641C9">
        <w:trPr>
          <w:trHeight w:val="569"/>
        </w:trPr>
        <w:tc>
          <w:tcPr>
            <w:tcW w:w="3119" w:type="dxa"/>
            <w:tcBorders>
              <w:bottom w:val="nil"/>
            </w:tcBorders>
            <w:vAlign w:val="center"/>
          </w:tcPr>
          <w:p w:rsidR="00982B0C" w:rsidRDefault="00982B0C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proofErr w:type="spellStart"/>
            <w:r w:rsidRPr="00F641C9">
              <w:rPr>
                <w:sz w:val="24"/>
                <w:szCs w:val="24"/>
              </w:rPr>
              <w:t>д</w:t>
            </w:r>
            <w:proofErr w:type="spellEnd"/>
            <w:r w:rsidRPr="00F641C9">
              <w:rPr>
                <w:sz w:val="24"/>
                <w:szCs w:val="24"/>
              </w:rPr>
              <w:t xml:space="preserve">) описание </w:t>
            </w:r>
            <w:proofErr w:type="gramStart"/>
            <w:r w:rsidRPr="00F641C9">
              <w:rPr>
                <w:sz w:val="24"/>
                <w:szCs w:val="24"/>
              </w:rPr>
              <w:t>архитектурных решений</w:t>
            </w:r>
            <w:proofErr w:type="gramEnd"/>
            <w:r w:rsidRPr="00F641C9">
              <w:rPr>
                <w:sz w:val="24"/>
                <w:szCs w:val="24"/>
              </w:rPr>
              <w:t xml:space="preserve">, обеспечивающих естественное освещение помещений с постоянным пребыванием людей  </w:t>
            </w:r>
          </w:p>
          <w:p w:rsidR="00982B0C" w:rsidRDefault="00982B0C" w:rsidP="00BE6B6D">
            <w:pPr>
              <w:rPr>
                <w:rStyle w:val="af"/>
                <w:sz w:val="24"/>
                <w:szCs w:val="22"/>
              </w:rPr>
            </w:pPr>
          </w:p>
        </w:tc>
        <w:tc>
          <w:tcPr>
            <w:tcW w:w="1212" w:type="dxa"/>
            <w:vAlign w:val="center"/>
          </w:tcPr>
          <w:p w:rsidR="00982B0C" w:rsidRDefault="00F641C9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3" w:type="dxa"/>
            <w:vAlign w:val="center"/>
          </w:tcPr>
          <w:p w:rsidR="00982B0C" w:rsidRDefault="00F641C9" w:rsidP="002879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9D9">
              <w:rPr>
                <w:sz w:val="24"/>
                <w:szCs w:val="24"/>
              </w:rPr>
              <w:t>1</w:t>
            </w:r>
          </w:p>
        </w:tc>
      </w:tr>
      <w:tr w:rsidR="00982B0C" w:rsidRPr="001D685A" w:rsidTr="00F641C9">
        <w:trPr>
          <w:trHeight w:val="1335"/>
        </w:trPr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982B0C" w:rsidRDefault="00982B0C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r w:rsidRPr="00F641C9">
              <w:rPr>
                <w:sz w:val="24"/>
                <w:szCs w:val="24"/>
              </w:rPr>
              <w:t>е) описание архитектурно-строительных мероприятий, обеспечивающих защиту помещений от шума, вибрации и другого воздействия</w:t>
            </w:r>
          </w:p>
          <w:p w:rsidR="00982B0C" w:rsidRDefault="00982B0C" w:rsidP="00BE6B6D">
            <w:pPr>
              <w:rPr>
                <w:rStyle w:val="af"/>
                <w:sz w:val="24"/>
                <w:szCs w:val="22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982B0C" w:rsidRDefault="00F641C9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982B0C" w:rsidRDefault="002879D9" w:rsidP="00650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641C9" w:rsidRPr="001D685A" w:rsidTr="00F641C9">
        <w:trPr>
          <w:trHeight w:val="15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F641C9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r w:rsidRPr="00F641C9">
              <w:rPr>
                <w:sz w:val="24"/>
                <w:szCs w:val="24"/>
              </w:rPr>
              <w:t xml:space="preserve">ж) описание решений по </w:t>
            </w:r>
            <w:proofErr w:type="spellStart"/>
            <w:r w:rsidRPr="00F641C9">
              <w:rPr>
                <w:sz w:val="24"/>
                <w:szCs w:val="24"/>
              </w:rPr>
              <w:t>светоограждению</w:t>
            </w:r>
            <w:proofErr w:type="spellEnd"/>
            <w:r w:rsidRPr="00F641C9">
              <w:rPr>
                <w:sz w:val="24"/>
                <w:szCs w:val="24"/>
              </w:rPr>
              <w:t xml:space="preserve"> объекта, обеспечивающих </w:t>
            </w:r>
            <w:proofErr w:type="spellStart"/>
            <w:proofErr w:type="gramStart"/>
            <w:r w:rsidRPr="00F641C9">
              <w:rPr>
                <w:sz w:val="24"/>
                <w:szCs w:val="24"/>
              </w:rPr>
              <w:t>безопас-ность</w:t>
            </w:r>
            <w:proofErr w:type="spellEnd"/>
            <w:proofErr w:type="gramEnd"/>
            <w:r w:rsidRPr="00F641C9">
              <w:rPr>
                <w:sz w:val="24"/>
                <w:szCs w:val="24"/>
              </w:rPr>
              <w:t xml:space="preserve"> полета воздушных судов (при необходимости)</w:t>
            </w:r>
          </w:p>
          <w:p w:rsidR="00F641C9" w:rsidRPr="00F641C9" w:rsidRDefault="00F641C9" w:rsidP="00F641C9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650D04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2879D9" w:rsidP="00650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0D04">
              <w:rPr>
                <w:sz w:val="24"/>
                <w:szCs w:val="24"/>
              </w:rPr>
              <w:t>1</w:t>
            </w:r>
          </w:p>
        </w:tc>
      </w:tr>
      <w:tr w:rsidR="00F641C9" w:rsidRPr="001D685A" w:rsidTr="00F641C9">
        <w:trPr>
          <w:trHeight w:val="126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F641C9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proofErr w:type="spellStart"/>
            <w:r w:rsidRPr="00F641C9">
              <w:rPr>
                <w:sz w:val="24"/>
                <w:szCs w:val="24"/>
              </w:rPr>
              <w:t>з</w:t>
            </w:r>
            <w:proofErr w:type="spellEnd"/>
            <w:r w:rsidRPr="00F641C9">
              <w:rPr>
                <w:sz w:val="24"/>
                <w:szCs w:val="24"/>
              </w:rPr>
              <w:t>) описание решений по декоративно-художественной и цветовой отделке интерьеров - для объектов непроизводственного назначения.</w:t>
            </w:r>
          </w:p>
          <w:p w:rsidR="00F641C9" w:rsidRPr="00F641C9" w:rsidRDefault="00F641C9" w:rsidP="00F641C9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2879D9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9" w:rsidRDefault="002879D9" w:rsidP="00BA42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F641C9" w:rsidRPr="001D685A" w:rsidTr="00F641C9">
        <w:trPr>
          <w:trHeight w:val="135"/>
        </w:trPr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641C9" w:rsidRDefault="00F641C9" w:rsidP="00C0472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</w:tcBorders>
            <w:vAlign w:val="center"/>
          </w:tcPr>
          <w:p w:rsidR="00F641C9" w:rsidRPr="00F641C9" w:rsidRDefault="00F641C9" w:rsidP="00F641C9">
            <w:pPr>
              <w:rPr>
                <w:sz w:val="24"/>
                <w:szCs w:val="24"/>
              </w:rPr>
            </w:pPr>
            <w:r w:rsidRPr="00F641C9">
              <w:rPr>
                <w:sz w:val="24"/>
                <w:szCs w:val="24"/>
              </w:rPr>
              <w:t>Объемно – планировочные показатели</w:t>
            </w:r>
          </w:p>
          <w:p w:rsidR="00F641C9" w:rsidRPr="00F641C9" w:rsidRDefault="00F641C9" w:rsidP="00F641C9">
            <w:pPr>
              <w:rPr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:rsidR="00F641C9" w:rsidRDefault="002879D9" w:rsidP="00BE6B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:rsidR="00F641C9" w:rsidRDefault="002879D9" w:rsidP="00BA42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71302B" w:rsidRDefault="00D24EC9" w:rsidP="00C32955">
      <w:pPr>
        <w:rPr>
          <w:rFonts w:ascii="Arial Narrow" w:hAnsi="Arial Narrow"/>
          <w:sz w:val="28"/>
          <w:szCs w:val="28"/>
        </w:rPr>
      </w:pPr>
      <w:bookmarkStart w:id="0" w:name="R1"/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</w:t>
      </w:r>
      <w:r w:rsidR="005C087D">
        <w:rPr>
          <w:rFonts w:ascii="Arial Narrow" w:hAnsi="Arial Narrow"/>
          <w:noProof/>
          <w:sz w:val="28"/>
          <w:szCs w:val="28"/>
        </w:rPr>
        <w:pict>
          <v:shape id="_x0000_s1029" type="#_x0000_t202" style="position:absolute;margin-left:496.8pt;margin-top:-39.8pt;width:24.7pt;height:32.5pt;z-index:251660288;mso-height-percent:200;mso-position-horizontal-relative:text;mso-position-vertical-relative:text;mso-height-percent:200;mso-width-relative:margin;mso-height-relative:margin" filled="f" stroked="f">
            <v:textbox style="mso-next-textbox:#_x0000_s1029;mso-fit-shape-to-text:t">
              <w:txbxContent>
                <w:p w:rsidR="00D24EC9" w:rsidRPr="00F96161" w:rsidRDefault="00305A46" w:rsidP="00D24EC9">
                  <w:pPr>
                    <w:rPr>
                      <w:sz w:val="24"/>
                      <w:szCs w:val="24"/>
                    </w:rPr>
                  </w:pPr>
                  <w:r>
                    <w:t xml:space="preserve"> </w:t>
                  </w:r>
                  <w:r w:rsidR="00A80B08">
                    <w:t xml:space="preserve"> </w:t>
                  </w:r>
                </w:p>
              </w:txbxContent>
            </v:textbox>
          </v:shape>
        </w:pict>
      </w:r>
    </w:p>
    <w:p w:rsidR="0071302B" w:rsidRDefault="0071302B" w:rsidP="00C32955">
      <w:pPr>
        <w:rPr>
          <w:rFonts w:ascii="Arial Narrow" w:hAnsi="Arial Narrow"/>
          <w:sz w:val="28"/>
          <w:szCs w:val="28"/>
        </w:rPr>
      </w:pPr>
    </w:p>
    <w:p w:rsidR="0071302B" w:rsidRDefault="0071302B" w:rsidP="00C32955">
      <w:pPr>
        <w:rPr>
          <w:rFonts w:ascii="Arial Narrow" w:hAnsi="Arial Narrow"/>
          <w:sz w:val="28"/>
          <w:szCs w:val="28"/>
        </w:rPr>
      </w:pPr>
    </w:p>
    <w:p w:rsidR="002879D9" w:rsidRDefault="002879D9" w:rsidP="00C32955">
      <w:pPr>
        <w:rPr>
          <w:rFonts w:ascii="Arial Narrow" w:hAnsi="Arial Narrow"/>
          <w:sz w:val="28"/>
          <w:szCs w:val="28"/>
        </w:rPr>
      </w:pPr>
    </w:p>
    <w:p w:rsidR="0071302B" w:rsidRDefault="0071302B" w:rsidP="00C32955">
      <w:pPr>
        <w:rPr>
          <w:rFonts w:ascii="Arial Narrow" w:hAnsi="Arial Narrow"/>
          <w:sz w:val="28"/>
          <w:szCs w:val="28"/>
        </w:rPr>
      </w:pPr>
    </w:p>
    <w:p w:rsidR="00C04726" w:rsidRDefault="00C04726" w:rsidP="00C32955">
      <w:pPr>
        <w:rPr>
          <w:rFonts w:ascii="Arial Narrow" w:hAnsi="Arial Narrow"/>
          <w:sz w:val="28"/>
          <w:szCs w:val="28"/>
        </w:rPr>
      </w:pPr>
    </w:p>
    <w:p w:rsidR="00C04726" w:rsidRDefault="00C04726" w:rsidP="00C32955">
      <w:pPr>
        <w:rPr>
          <w:rFonts w:ascii="Arial Narrow" w:hAnsi="Arial Narrow"/>
          <w:sz w:val="28"/>
          <w:szCs w:val="28"/>
        </w:rPr>
      </w:pPr>
    </w:p>
    <w:p w:rsidR="00C04726" w:rsidRDefault="00C04726" w:rsidP="00C32955">
      <w:pPr>
        <w:rPr>
          <w:rFonts w:ascii="Arial Narrow" w:hAnsi="Arial Narrow"/>
          <w:sz w:val="28"/>
          <w:szCs w:val="28"/>
        </w:rPr>
      </w:pPr>
    </w:p>
    <w:p w:rsidR="00C04726" w:rsidRDefault="00C04726" w:rsidP="00C32955">
      <w:pPr>
        <w:rPr>
          <w:rFonts w:ascii="Arial Narrow" w:hAnsi="Arial Narrow"/>
          <w:sz w:val="28"/>
          <w:szCs w:val="28"/>
        </w:rPr>
      </w:pPr>
    </w:p>
    <w:tbl>
      <w:tblPr>
        <w:tblW w:w="101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536"/>
        <w:gridCol w:w="1275"/>
        <w:gridCol w:w="1194"/>
      </w:tblGrid>
      <w:tr w:rsidR="0029625A" w:rsidRPr="001D685A" w:rsidTr="009A37E1">
        <w:trPr>
          <w:trHeight w:hRule="exact" w:val="851"/>
        </w:trPr>
        <w:tc>
          <w:tcPr>
            <w:tcW w:w="3119" w:type="dxa"/>
            <w:vAlign w:val="center"/>
          </w:tcPr>
          <w:p w:rsidR="0029625A" w:rsidRPr="0029625A" w:rsidRDefault="0029625A" w:rsidP="00C671B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9625A">
              <w:rPr>
                <w:sz w:val="24"/>
                <w:szCs w:val="24"/>
              </w:rPr>
              <w:lastRenderedPageBreak/>
              <w:t>Обозначения</w:t>
            </w:r>
          </w:p>
        </w:tc>
        <w:tc>
          <w:tcPr>
            <w:tcW w:w="4536" w:type="dxa"/>
            <w:vAlign w:val="center"/>
          </w:tcPr>
          <w:p w:rsidR="0029625A" w:rsidRPr="0029625A" w:rsidRDefault="0029625A" w:rsidP="00C671B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9625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29625A" w:rsidRPr="0029625A" w:rsidRDefault="0029625A" w:rsidP="00C671B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9625A">
              <w:rPr>
                <w:sz w:val="24"/>
                <w:szCs w:val="24"/>
              </w:rPr>
              <w:t>Лист</w:t>
            </w:r>
          </w:p>
        </w:tc>
        <w:tc>
          <w:tcPr>
            <w:tcW w:w="1194" w:type="dxa"/>
            <w:vAlign w:val="center"/>
          </w:tcPr>
          <w:p w:rsidR="0029625A" w:rsidRPr="0029625A" w:rsidRDefault="005C087D" w:rsidP="00C671B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C087D">
              <w:rPr>
                <w:noProof/>
                <w:sz w:val="28"/>
                <w:szCs w:val="28"/>
              </w:rPr>
              <w:pict>
                <v:shape id="_x0000_s1033" type="#_x0000_t202" style="position:absolute;left:0;text-align:left;margin-left:25.75pt;margin-top:-42.7pt;width:38.1pt;height:21pt;z-index:251662336;mso-height-percent:200;mso-position-horizontal-relative:text;mso-position-vertical-relative:text;mso-height-percent:200;mso-width-relative:margin;mso-height-relative:margin" filled="f" stroked="f">
                  <v:textbox style="mso-next-textbox:#_x0000_s1033;mso-fit-shape-to-text:t">
                    <w:txbxContent>
                      <w:p w:rsidR="004970E5" w:rsidRPr="00FE0B51" w:rsidRDefault="002879D9" w:rsidP="004970E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0810" cy="110990"/>
                              <wp:effectExtent l="0" t="0" r="0" b="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810" cy="11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5581B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29625A" w:rsidRPr="0029625A">
              <w:rPr>
                <w:sz w:val="24"/>
                <w:szCs w:val="24"/>
              </w:rPr>
              <w:t>Стр.</w:t>
            </w:r>
          </w:p>
        </w:tc>
      </w:tr>
      <w:tr w:rsidR="0029625A" w:rsidRPr="001D685A" w:rsidTr="009A37E1">
        <w:trPr>
          <w:trHeight w:hRule="exact" w:val="427"/>
        </w:trPr>
        <w:tc>
          <w:tcPr>
            <w:tcW w:w="3119" w:type="dxa"/>
            <w:vAlign w:val="center"/>
          </w:tcPr>
          <w:p w:rsidR="0029625A" w:rsidRPr="0029625A" w:rsidRDefault="0029625A" w:rsidP="00C671B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9625A" w:rsidRPr="0029625A" w:rsidRDefault="004970E5" w:rsidP="00C671BF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Графическая часть</w:t>
            </w:r>
          </w:p>
        </w:tc>
        <w:tc>
          <w:tcPr>
            <w:tcW w:w="1275" w:type="dxa"/>
          </w:tcPr>
          <w:p w:rsidR="0029625A" w:rsidRPr="0029625A" w:rsidRDefault="0029625A" w:rsidP="004970E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29625A" w:rsidRPr="0029625A" w:rsidRDefault="0029625A" w:rsidP="00C671B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9625A" w:rsidRPr="001D685A" w:rsidTr="00650D04">
        <w:trPr>
          <w:trHeight w:hRule="exact" w:val="554"/>
        </w:trPr>
        <w:tc>
          <w:tcPr>
            <w:tcW w:w="3119" w:type="dxa"/>
            <w:vAlign w:val="center"/>
          </w:tcPr>
          <w:p w:rsidR="0029625A" w:rsidRPr="0029625A" w:rsidRDefault="00F641C9" w:rsidP="00650D04">
            <w:pPr>
              <w:spacing w:line="360" w:lineRule="auto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 w:rsidR="00650D04"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29625A" w:rsidRPr="0029625A" w:rsidRDefault="00650D04" w:rsidP="00E81C1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Маркировочный </w:t>
            </w:r>
            <w:r w:rsidRPr="00F641C9">
              <w:rPr>
                <w:color w:val="000000"/>
                <w:sz w:val="24"/>
                <w:szCs w:val="24"/>
              </w:rPr>
              <w:t xml:space="preserve">план на </w:t>
            </w:r>
            <w:proofErr w:type="spellStart"/>
            <w:r w:rsidRPr="00F641C9">
              <w:rPr>
                <w:color w:val="000000"/>
                <w:sz w:val="24"/>
                <w:szCs w:val="24"/>
              </w:rPr>
              <w:t>отм</w:t>
            </w:r>
            <w:proofErr w:type="spellEnd"/>
            <w:r w:rsidRPr="00F641C9">
              <w:rPr>
                <w:color w:val="000000"/>
                <w:sz w:val="24"/>
                <w:szCs w:val="24"/>
              </w:rPr>
              <w:t>. 0.000</w:t>
            </w:r>
          </w:p>
          <w:p w:rsidR="0029625A" w:rsidRPr="0029625A" w:rsidRDefault="0029625A" w:rsidP="00E81C14">
            <w:pP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625A" w:rsidRPr="0029625A" w:rsidRDefault="004970E5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4" w:type="dxa"/>
            <w:vAlign w:val="center"/>
          </w:tcPr>
          <w:p w:rsidR="0029625A" w:rsidRPr="0029625A" w:rsidRDefault="002879D9" w:rsidP="002879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320CC" w:rsidRPr="001D685A" w:rsidTr="007E78A3">
        <w:trPr>
          <w:trHeight w:hRule="exact" w:val="525"/>
        </w:trPr>
        <w:tc>
          <w:tcPr>
            <w:tcW w:w="3119" w:type="dxa"/>
            <w:vAlign w:val="center"/>
          </w:tcPr>
          <w:p w:rsidR="008320CC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650D04" w:rsidRPr="0029625A" w:rsidRDefault="00650D04" w:rsidP="00650D0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Маркировочный </w:t>
            </w:r>
            <w:r w:rsidRPr="00F641C9">
              <w:rPr>
                <w:color w:val="000000"/>
                <w:sz w:val="24"/>
                <w:szCs w:val="24"/>
              </w:rPr>
              <w:t xml:space="preserve">план на </w:t>
            </w:r>
            <w:proofErr w:type="spellStart"/>
            <w:r w:rsidRPr="00F641C9">
              <w:rPr>
                <w:color w:val="000000"/>
                <w:sz w:val="24"/>
                <w:szCs w:val="24"/>
              </w:rPr>
              <w:t>отм</w:t>
            </w:r>
            <w:proofErr w:type="spellEnd"/>
            <w:r w:rsidRPr="00F641C9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3.410</w:t>
            </w:r>
          </w:p>
          <w:p w:rsidR="008320CC" w:rsidRPr="008320CC" w:rsidRDefault="008320CC" w:rsidP="00E81C14">
            <w:pPr>
              <w:spacing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20CC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4" w:type="dxa"/>
            <w:vAlign w:val="center"/>
          </w:tcPr>
          <w:p w:rsidR="008320CC" w:rsidRDefault="008320CC" w:rsidP="002879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9625A" w:rsidRPr="001D685A" w:rsidTr="00F641C9">
        <w:trPr>
          <w:trHeight w:hRule="exact" w:val="630"/>
        </w:trPr>
        <w:tc>
          <w:tcPr>
            <w:tcW w:w="3119" w:type="dxa"/>
            <w:vAlign w:val="center"/>
          </w:tcPr>
          <w:p w:rsidR="0029625A" w:rsidRPr="0029625A" w:rsidRDefault="00650D04" w:rsidP="00C62835">
            <w:pPr>
              <w:spacing w:line="360" w:lineRule="auto"/>
              <w:rPr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29625A" w:rsidRPr="0029625A" w:rsidRDefault="00650D04" w:rsidP="007E78A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 кровли</w:t>
            </w:r>
          </w:p>
        </w:tc>
        <w:tc>
          <w:tcPr>
            <w:tcW w:w="1275" w:type="dxa"/>
            <w:vAlign w:val="center"/>
          </w:tcPr>
          <w:p w:rsidR="0029625A" w:rsidRPr="0029625A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:rsidR="0029625A" w:rsidRPr="0029625A" w:rsidRDefault="002879D9" w:rsidP="002879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20CC">
              <w:rPr>
                <w:sz w:val="24"/>
                <w:szCs w:val="24"/>
              </w:rPr>
              <w:t>5</w:t>
            </w:r>
          </w:p>
        </w:tc>
      </w:tr>
      <w:tr w:rsidR="00F641C9" w:rsidRPr="001D685A" w:rsidTr="002879D9">
        <w:trPr>
          <w:trHeight w:hRule="exact" w:val="631"/>
        </w:trPr>
        <w:tc>
          <w:tcPr>
            <w:tcW w:w="3119" w:type="dxa"/>
            <w:vAlign w:val="center"/>
          </w:tcPr>
          <w:p w:rsidR="00F641C9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F641C9" w:rsidRPr="00650D04" w:rsidRDefault="00650D04" w:rsidP="008320C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Разрезы 1-1,2-2</w:t>
            </w:r>
          </w:p>
        </w:tc>
        <w:tc>
          <w:tcPr>
            <w:tcW w:w="1275" w:type="dxa"/>
            <w:vAlign w:val="center"/>
          </w:tcPr>
          <w:p w:rsidR="00F641C9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:rsidR="00F641C9" w:rsidRDefault="002879D9" w:rsidP="008320C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20CC">
              <w:rPr>
                <w:sz w:val="24"/>
                <w:szCs w:val="24"/>
              </w:rPr>
              <w:t>6</w:t>
            </w:r>
          </w:p>
        </w:tc>
      </w:tr>
      <w:tr w:rsidR="00F641C9" w:rsidRPr="001D685A" w:rsidTr="00F641C9">
        <w:trPr>
          <w:trHeight w:hRule="exact" w:val="559"/>
        </w:trPr>
        <w:tc>
          <w:tcPr>
            <w:tcW w:w="3119" w:type="dxa"/>
            <w:vAlign w:val="center"/>
          </w:tcPr>
          <w:p w:rsidR="00F641C9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F641C9" w:rsidRPr="00F641C9" w:rsidRDefault="00650D04" w:rsidP="00650D0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Фасады А</w:t>
            </w:r>
            <w:proofErr w:type="gramStart"/>
            <w:r>
              <w:rPr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>Г, 6-1</w:t>
            </w:r>
          </w:p>
        </w:tc>
        <w:tc>
          <w:tcPr>
            <w:tcW w:w="1275" w:type="dxa"/>
            <w:vAlign w:val="center"/>
          </w:tcPr>
          <w:p w:rsidR="00F641C9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4" w:type="dxa"/>
            <w:vAlign w:val="center"/>
          </w:tcPr>
          <w:p w:rsidR="00F641C9" w:rsidRDefault="002879D9" w:rsidP="008320C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20CC">
              <w:rPr>
                <w:sz w:val="24"/>
                <w:szCs w:val="24"/>
              </w:rPr>
              <w:t>7</w:t>
            </w:r>
          </w:p>
        </w:tc>
      </w:tr>
      <w:tr w:rsidR="00F641C9" w:rsidRPr="001D685A" w:rsidTr="00F641C9">
        <w:trPr>
          <w:trHeight w:hRule="exact" w:val="553"/>
        </w:trPr>
        <w:tc>
          <w:tcPr>
            <w:tcW w:w="3119" w:type="dxa"/>
            <w:vAlign w:val="center"/>
          </w:tcPr>
          <w:p w:rsidR="00F641C9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F641C9" w:rsidRPr="00F641C9" w:rsidRDefault="00650D04" w:rsidP="008320C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Фасады </w:t>
            </w:r>
            <w:proofErr w:type="gramStart"/>
            <w:r>
              <w:rPr>
                <w:color w:val="000000"/>
                <w:sz w:val="24"/>
                <w:szCs w:val="24"/>
              </w:rPr>
              <w:t>Г-А</w:t>
            </w:r>
            <w:proofErr w:type="gramEnd"/>
            <w:r>
              <w:rPr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color w:val="000000"/>
                <w:sz w:val="24"/>
                <w:szCs w:val="24"/>
              </w:rPr>
              <w:t>, 1-6</w:t>
            </w:r>
          </w:p>
        </w:tc>
        <w:tc>
          <w:tcPr>
            <w:tcW w:w="1275" w:type="dxa"/>
            <w:vAlign w:val="center"/>
          </w:tcPr>
          <w:p w:rsidR="00F641C9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  <w:vAlign w:val="center"/>
          </w:tcPr>
          <w:p w:rsidR="00F641C9" w:rsidRDefault="002879D9" w:rsidP="008320C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20CC">
              <w:rPr>
                <w:sz w:val="24"/>
                <w:szCs w:val="24"/>
              </w:rPr>
              <w:t>8</w:t>
            </w:r>
          </w:p>
        </w:tc>
      </w:tr>
      <w:tr w:rsidR="00F641C9" w:rsidRPr="001D685A" w:rsidTr="002879D9">
        <w:trPr>
          <w:trHeight w:hRule="exact" w:val="559"/>
        </w:trPr>
        <w:tc>
          <w:tcPr>
            <w:tcW w:w="3119" w:type="dxa"/>
            <w:vAlign w:val="center"/>
          </w:tcPr>
          <w:p w:rsidR="00F641C9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F641C9" w:rsidRPr="00F641C9" w:rsidRDefault="00650D04" w:rsidP="007E78A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Фасады А</w:t>
            </w:r>
            <w:proofErr w:type="gramStart"/>
            <w:r w:rsidRPr="00650D04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>Г, 6-1 (цветовое решение)</w:t>
            </w:r>
          </w:p>
        </w:tc>
        <w:tc>
          <w:tcPr>
            <w:tcW w:w="1275" w:type="dxa"/>
            <w:vAlign w:val="center"/>
          </w:tcPr>
          <w:p w:rsidR="00F641C9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94" w:type="dxa"/>
            <w:vAlign w:val="center"/>
          </w:tcPr>
          <w:p w:rsidR="00F641C9" w:rsidRDefault="002879D9" w:rsidP="008320C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20CC">
              <w:rPr>
                <w:sz w:val="24"/>
                <w:szCs w:val="24"/>
              </w:rPr>
              <w:t>9</w:t>
            </w:r>
          </w:p>
        </w:tc>
      </w:tr>
      <w:tr w:rsidR="00F641C9" w:rsidRPr="001D685A" w:rsidTr="002879D9">
        <w:trPr>
          <w:trHeight w:hRule="exact" w:val="555"/>
        </w:trPr>
        <w:tc>
          <w:tcPr>
            <w:tcW w:w="3119" w:type="dxa"/>
            <w:vAlign w:val="center"/>
          </w:tcPr>
          <w:p w:rsidR="00F641C9" w:rsidRPr="00337F47" w:rsidRDefault="00650D04" w:rsidP="00C62835">
            <w:pPr>
              <w:spacing w:line="360" w:lineRule="auto"/>
              <w:rPr>
                <w:spacing w:val="-6"/>
                <w:sz w:val="24"/>
                <w:szCs w:val="24"/>
              </w:rPr>
            </w:pPr>
            <w:r w:rsidRPr="00337F47">
              <w:rPr>
                <w:spacing w:val="-6"/>
                <w:sz w:val="24"/>
                <w:szCs w:val="24"/>
              </w:rPr>
              <w:t>П-ОК19000031-АР-</w:t>
            </w:r>
            <w:r>
              <w:rPr>
                <w:spacing w:val="-6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F641C9" w:rsidRPr="00F641C9" w:rsidRDefault="00650D04" w:rsidP="008320C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Фасады </w:t>
            </w:r>
            <w:proofErr w:type="gramStart"/>
            <w:r>
              <w:rPr>
                <w:color w:val="000000"/>
                <w:sz w:val="24"/>
                <w:szCs w:val="24"/>
              </w:rPr>
              <w:t>Г-А</w:t>
            </w:r>
            <w:proofErr w:type="gramEnd"/>
            <w:r w:rsidRPr="00650D04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</w:rPr>
              <w:t>, 1-6 (цветовое решение)</w:t>
            </w:r>
          </w:p>
        </w:tc>
        <w:tc>
          <w:tcPr>
            <w:tcW w:w="1275" w:type="dxa"/>
            <w:vAlign w:val="center"/>
          </w:tcPr>
          <w:p w:rsidR="00F641C9" w:rsidRDefault="008320CC" w:rsidP="00E81C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94" w:type="dxa"/>
            <w:vAlign w:val="center"/>
          </w:tcPr>
          <w:p w:rsidR="00F641C9" w:rsidRDefault="008320CC" w:rsidP="002879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F75794" w:rsidRDefault="00F75794" w:rsidP="00C32955">
      <w:pPr>
        <w:rPr>
          <w:rFonts w:ascii="Arial Narrow" w:hAnsi="Arial Narrow"/>
          <w:sz w:val="28"/>
          <w:szCs w:val="28"/>
        </w:rPr>
        <w:sectPr w:rsidR="00F75794" w:rsidSect="002867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424" w:bottom="851" w:left="1134" w:header="0" w:footer="0" w:gutter="0"/>
          <w:pgNumType w:start="1"/>
          <w:cols w:space="720"/>
          <w:titlePg/>
          <w:docGrid w:linePitch="272"/>
        </w:sectPr>
      </w:pPr>
    </w:p>
    <w:p w:rsidR="00EC11C3" w:rsidRPr="00986A34" w:rsidRDefault="00EC11C3" w:rsidP="00F75794">
      <w:pPr>
        <w:rPr>
          <w:rFonts w:ascii="Arial Narrow" w:hAnsi="Arial Narrow"/>
          <w:sz w:val="28"/>
          <w:szCs w:val="28"/>
        </w:rPr>
      </w:pPr>
      <w:bookmarkStart w:id="1" w:name="_GoBack"/>
      <w:bookmarkEnd w:id="0"/>
      <w:bookmarkEnd w:id="1"/>
    </w:p>
    <w:sectPr w:rsidR="00EC11C3" w:rsidRPr="00986A34" w:rsidSect="00D24325">
      <w:headerReference w:type="first" r:id="rId17"/>
      <w:footerReference w:type="first" r:id="rId18"/>
      <w:pgSz w:w="11906" w:h="16838" w:code="9"/>
      <w:pgMar w:top="254" w:right="282" w:bottom="851" w:left="1134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849" w:rsidRDefault="008C5849">
      <w:r>
        <w:separator/>
      </w:r>
    </w:p>
  </w:endnote>
  <w:endnote w:type="continuationSeparator" w:id="0">
    <w:p w:rsidR="008C5849" w:rsidRDefault="008C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Common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Default="005C087D" w:rsidP="00421D1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2D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2DA5">
      <w:rPr>
        <w:rStyle w:val="a9"/>
        <w:noProof/>
      </w:rPr>
      <w:t>2</w:t>
    </w:r>
    <w:r>
      <w:rPr>
        <w:rStyle w:val="a9"/>
      </w:rPr>
      <w:fldChar w:fldCharType="end"/>
    </w:r>
  </w:p>
  <w:p w:rsidR="008A2DA5" w:rsidRDefault="008A2DA5" w:rsidP="00421D1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1" w:type="dxa"/>
      <w:tblInd w:w="31" w:type="dxa"/>
      <w:tblLayout w:type="fixed"/>
      <w:tblCellMar>
        <w:left w:w="31" w:type="dxa"/>
        <w:right w:w="31" w:type="dxa"/>
      </w:tblCellMar>
      <w:tblLook w:val="0000"/>
    </w:tblPr>
    <w:tblGrid>
      <w:gridCol w:w="564"/>
      <w:gridCol w:w="566"/>
      <w:gridCol w:w="566"/>
      <w:gridCol w:w="566"/>
      <w:gridCol w:w="848"/>
      <w:gridCol w:w="566"/>
      <w:gridCol w:w="6201"/>
      <w:gridCol w:w="554"/>
    </w:tblGrid>
    <w:tr w:rsidR="008A2DA5" w:rsidTr="002127F0">
      <w:trPr>
        <w:cantSplit/>
        <w:trHeight w:hRule="exact" w:val="285"/>
      </w:trPr>
      <w:tc>
        <w:tcPr>
          <w:tcW w:w="10430" w:type="dxa"/>
          <w:gridSpan w:val="8"/>
          <w:tcBorders>
            <w:bottom w:val="single" w:sz="12" w:space="0" w:color="auto"/>
          </w:tcBorders>
        </w:tcPr>
        <w:p w:rsidR="008A2DA5" w:rsidRDefault="008A2DA5" w:rsidP="00D40B34">
          <w:pPr>
            <w:ind w:right="360"/>
            <w:jc w:val="center"/>
            <w:rPr>
              <w:sz w:val="18"/>
            </w:rPr>
          </w:pPr>
        </w:p>
      </w:tc>
    </w:tr>
    <w:tr w:rsidR="008A2DA5" w:rsidTr="002127F0">
      <w:trPr>
        <w:cantSplit/>
        <w:trHeight w:hRule="exact" w:val="285"/>
      </w:trPr>
      <w:tc>
        <w:tcPr>
          <w:tcW w:w="564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620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138FF" w:rsidRDefault="00A138FF" w:rsidP="00A138FF">
          <w:pPr>
            <w:autoSpaceDE w:val="0"/>
            <w:autoSpaceDN w:val="0"/>
            <w:adjustRightInd w:val="0"/>
            <w:rPr>
              <w:sz w:val="28"/>
              <w:szCs w:val="28"/>
            </w:rPr>
          </w:pPr>
          <w:r w:rsidRPr="00A138FF">
            <w:rPr>
              <w:sz w:val="24"/>
              <w:szCs w:val="24"/>
            </w:rPr>
            <w:t>Заказчик: ИТЦ ФАС России</w:t>
          </w:r>
          <w:r w:rsidRPr="004970E5">
            <w:rPr>
              <w:sz w:val="28"/>
              <w:szCs w:val="28"/>
            </w:rPr>
            <w:t xml:space="preserve"> </w:t>
          </w:r>
        </w:p>
        <w:p w:rsidR="008A2DA5" w:rsidRPr="004158D6" w:rsidRDefault="004158D6" w:rsidP="00650D04">
          <w:pPr>
            <w:autoSpaceDE w:val="0"/>
            <w:autoSpaceDN w:val="0"/>
            <w:adjustRightInd w:val="0"/>
            <w:rPr>
              <w:rFonts w:ascii="GOST Common" w:hAnsi="GOST Common" w:cs="GOST Common"/>
              <w:b/>
              <w:color w:val="000000"/>
              <w:sz w:val="28"/>
              <w:szCs w:val="28"/>
            </w:rPr>
          </w:pPr>
          <w:r w:rsidRPr="004158D6">
            <w:rPr>
              <w:b/>
              <w:spacing w:val="-6"/>
              <w:sz w:val="28"/>
              <w:szCs w:val="28"/>
            </w:rPr>
            <w:t>П</w:t>
          </w:r>
          <w:r w:rsidR="008320CC">
            <w:rPr>
              <w:b/>
              <w:spacing w:val="-6"/>
              <w:sz w:val="28"/>
              <w:szCs w:val="28"/>
            </w:rPr>
            <w:t>-ОК19000031-АР-</w:t>
          </w:r>
          <w:r w:rsidR="004B2F1A">
            <w:rPr>
              <w:b/>
              <w:spacing w:val="-6"/>
              <w:sz w:val="28"/>
              <w:szCs w:val="28"/>
            </w:rPr>
            <w:t>10</w:t>
          </w:r>
          <w:r w:rsidR="00A138FF" w:rsidRPr="004158D6">
            <w:rPr>
              <w:b/>
              <w:spacing w:val="-6"/>
              <w:sz w:val="28"/>
              <w:szCs w:val="28"/>
            </w:rPr>
            <w:t>.С</w:t>
          </w:r>
        </w:p>
      </w:tc>
      <w:tc>
        <w:tcPr>
          <w:tcW w:w="55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8A2DA5" w:rsidRPr="00AF4713" w:rsidRDefault="008A2DA5" w:rsidP="00D17EFC">
          <w:pPr>
            <w:jc w:val="center"/>
          </w:pPr>
          <w:r w:rsidRPr="00AF4713">
            <w:t>Лист</w:t>
          </w:r>
        </w:p>
      </w:tc>
    </w:tr>
    <w:tr w:rsidR="008A2DA5" w:rsidTr="002127F0">
      <w:trPr>
        <w:cantSplit/>
        <w:trHeight w:hRule="exact" w:val="285"/>
      </w:trPr>
      <w:tc>
        <w:tcPr>
          <w:tcW w:w="564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84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rPr>
              <w:rFonts w:ascii="Arial Narrow" w:hAnsi="Arial Narrow" w:cs="Arial"/>
            </w:rPr>
          </w:pPr>
        </w:p>
      </w:tc>
      <w:tc>
        <w:tcPr>
          <w:tcW w:w="620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jc w:val="center"/>
            <w:rPr>
              <w:rFonts w:ascii="Arial Narrow" w:hAnsi="Arial Narrow" w:cs="Arial"/>
            </w:rPr>
          </w:pPr>
        </w:p>
      </w:tc>
      <w:tc>
        <w:tcPr>
          <w:tcW w:w="554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8A2DA5" w:rsidRPr="00AF4713" w:rsidRDefault="005C087D" w:rsidP="00D17EFC">
          <w:pPr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 w:rsidRPr="00AF4713">
            <w:rPr>
              <w:rFonts w:asciiTheme="minorHAnsi" w:hAnsiTheme="minorHAnsi" w:cstheme="minorHAnsi"/>
              <w:sz w:val="24"/>
              <w:szCs w:val="24"/>
              <w:lang w:val="en-US"/>
            </w:rPr>
            <w:fldChar w:fldCharType="begin"/>
          </w:r>
          <w:r w:rsidR="008A2DA5" w:rsidRPr="00AF4713">
            <w:rPr>
              <w:rFonts w:asciiTheme="minorHAnsi" w:hAnsiTheme="minorHAnsi" w:cstheme="minorHAnsi"/>
              <w:sz w:val="24"/>
              <w:szCs w:val="24"/>
            </w:rPr>
            <w:instrText xml:space="preserve"> </w:instrText>
          </w:r>
          <w:r w:rsidR="008A2DA5" w:rsidRPr="00AF4713">
            <w:rPr>
              <w:rFonts w:asciiTheme="minorHAnsi" w:hAnsiTheme="minorHAnsi" w:cstheme="minorHAnsi"/>
              <w:sz w:val="24"/>
              <w:szCs w:val="24"/>
              <w:lang w:val="en-US"/>
            </w:rPr>
            <w:instrText>page</w:instrText>
          </w:r>
          <w:r w:rsidR="008A2DA5" w:rsidRPr="00AF4713">
            <w:rPr>
              <w:rFonts w:asciiTheme="minorHAnsi" w:hAnsiTheme="minorHAnsi" w:cstheme="minorHAnsi"/>
              <w:sz w:val="24"/>
              <w:szCs w:val="24"/>
            </w:rPr>
            <w:instrText xml:space="preserve"> </w:instrText>
          </w:r>
          <w:r w:rsidRPr="00AF4713">
            <w:rPr>
              <w:rFonts w:asciiTheme="minorHAnsi" w:hAnsiTheme="minorHAnsi" w:cstheme="minorHAnsi"/>
              <w:sz w:val="24"/>
              <w:szCs w:val="24"/>
              <w:lang w:val="en-US"/>
            </w:rPr>
            <w:fldChar w:fldCharType="separate"/>
          </w:r>
          <w:r w:rsidR="004B2F1A">
            <w:rPr>
              <w:rFonts w:asciiTheme="minorHAnsi" w:hAnsiTheme="minorHAnsi" w:cstheme="minorHAnsi"/>
              <w:noProof/>
              <w:sz w:val="24"/>
              <w:szCs w:val="24"/>
              <w:lang w:val="en-US"/>
            </w:rPr>
            <w:t>3</w:t>
          </w:r>
          <w:r w:rsidRPr="00AF4713">
            <w:rPr>
              <w:rFonts w:asciiTheme="minorHAnsi" w:hAnsiTheme="minorHAnsi" w:cstheme="minorHAnsi"/>
              <w:sz w:val="24"/>
              <w:szCs w:val="24"/>
              <w:lang w:val="en-US"/>
            </w:rPr>
            <w:fldChar w:fldCharType="end"/>
          </w:r>
        </w:p>
      </w:tc>
    </w:tr>
    <w:tr w:rsidR="008A2DA5" w:rsidTr="00AC501C">
      <w:trPr>
        <w:cantSplit/>
        <w:trHeight w:hRule="exact" w:val="285"/>
      </w:trPr>
      <w:tc>
        <w:tcPr>
          <w:tcW w:w="564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40"/>
            <w:jc w:val="center"/>
            <w:rPr>
              <w:sz w:val="16"/>
              <w:szCs w:val="16"/>
            </w:rPr>
          </w:pPr>
          <w:proofErr w:type="spellStart"/>
          <w:r w:rsidRPr="009E3EDF">
            <w:rPr>
              <w:sz w:val="16"/>
              <w:szCs w:val="16"/>
            </w:rPr>
            <w:t>Изм</w:t>
          </w:r>
          <w:proofErr w:type="spellEnd"/>
          <w:r w:rsidRPr="009E3EDF">
            <w:rPr>
              <w:sz w:val="16"/>
              <w:szCs w:val="16"/>
            </w:rPr>
            <w:t>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50"/>
            <w:ind w:left="-113" w:right="-113"/>
            <w:jc w:val="center"/>
            <w:rPr>
              <w:spacing w:val="-8"/>
              <w:sz w:val="16"/>
              <w:szCs w:val="16"/>
            </w:rPr>
          </w:pPr>
          <w:proofErr w:type="spellStart"/>
          <w:r w:rsidRPr="009E3EDF">
            <w:rPr>
              <w:spacing w:val="-8"/>
              <w:sz w:val="16"/>
              <w:szCs w:val="16"/>
            </w:rPr>
            <w:t>Кол</w:t>
          </w:r>
          <w:proofErr w:type="gramStart"/>
          <w:r w:rsidRPr="009E3EDF">
            <w:rPr>
              <w:spacing w:val="-8"/>
              <w:sz w:val="16"/>
              <w:szCs w:val="16"/>
            </w:rPr>
            <w:t>.у</w:t>
          </w:r>
          <w:proofErr w:type="gramEnd"/>
          <w:r w:rsidRPr="009E3EDF">
            <w:rPr>
              <w:spacing w:val="-8"/>
              <w:sz w:val="16"/>
              <w:szCs w:val="16"/>
            </w:rPr>
            <w:t>ч</w:t>
          </w:r>
          <w:proofErr w:type="spell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40"/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Лист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40"/>
            <w:ind w:left="-57" w:right="-57"/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40"/>
            <w:jc w:val="center"/>
            <w:rPr>
              <w:sz w:val="16"/>
              <w:szCs w:val="16"/>
            </w:rPr>
          </w:pPr>
          <w:proofErr w:type="spellStart"/>
          <w:r w:rsidRPr="009E3EDF">
            <w:rPr>
              <w:sz w:val="16"/>
              <w:szCs w:val="16"/>
            </w:rPr>
            <w:t>Подп</w:t>
          </w:r>
          <w:proofErr w:type="spellEnd"/>
          <w:r w:rsidRPr="009E3EDF">
            <w:rPr>
              <w:sz w:val="16"/>
              <w:szCs w:val="16"/>
            </w:rPr>
            <w:t>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A2DA5" w:rsidRPr="009E3EDF" w:rsidRDefault="008A2DA5" w:rsidP="00AC501C">
          <w:pPr>
            <w:spacing w:before="40"/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Дата</w:t>
          </w:r>
        </w:p>
      </w:tc>
      <w:tc>
        <w:tcPr>
          <w:tcW w:w="620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A2DA5" w:rsidRPr="00B37DDE" w:rsidRDefault="008A2DA5" w:rsidP="00D17EFC">
          <w:pPr>
            <w:jc w:val="center"/>
            <w:rPr>
              <w:rFonts w:ascii="Arial Narrow" w:hAnsi="Arial Narrow" w:cs="Arial"/>
            </w:rPr>
          </w:pPr>
        </w:p>
      </w:tc>
      <w:tc>
        <w:tcPr>
          <w:tcW w:w="554" w:type="dxa"/>
          <w:vMerge/>
          <w:tcBorders>
            <w:left w:val="single" w:sz="12" w:space="0" w:color="auto"/>
          </w:tcBorders>
        </w:tcPr>
        <w:p w:rsidR="008A2DA5" w:rsidRDefault="008A2DA5" w:rsidP="00D17EFC">
          <w:pPr>
            <w:jc w:val="center"/>
            <w:rPr>
              <w:rFonts w:ascii="Arial" w:hAnsi="Arial" w:cs="Arial"/>
              <w:sz w:val="28"/>
            </w:rPr>
          </w:pPr>
        </w:p>
      </w:tc>
    </w:tr>
  </w:tbl>
  <w:p w:rsidR="008A2DA5" w:rsidRPr="00BC31A5" w:rsidRDefault="008A2DA5" w:rsidP="00735BB2">
    <w:pPr>
      <w:pStyle w:val="a5"/>
      <w:spacing w:before="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5" w:type="dxa"/>
      <w:tblInd w:w="31" w:type="dxa"/>
      <w:tblLayout w:type="fixed"/>
      <w:tblCellMar>
        <w:left w:w="31" w:type="dxa"/>
        <w:right w:w="31" w:type="dxa"/>
      </w:tblCellMar>
      <w:tblLook w:val="0000"/>
    </w:tblPr>
    <w:tblGrid>
      <w:gridCol w:w="564"/>
      <w:gridCol w:w="567"/>
      <w:gridCol w:w="570"/>
      <w:gridCol w:w="600"/>
      <w:gridCol w:w="807"/>
      <w:gridCol w:w="523"/>
      <w:gridCol w:w="3982"/>
      <w:gridCol w:w="846"/>
      <w:gridCol w:w="846"/>
      <w:gridCol w:w="1130"/>
    </w:tblGrid>
    <w:tr w:rsidR="003677CA" w:rsidRPr="00E03096" w:rsidTr="002127F0">
      <w:trPr>
        <w:cantSplit/>
        <w:trHeight w:hRule="exact" w:val="140"/>
      </w:trPr>
      <w:tc>
        <w:tcPr>
          <w:tcW w:w="10435" w:type="dxa"/>
          <w:gridSpan w:val="10"/>
          <w:tcBorders>
            <w:bottom w:val="single" w:sz="12" w:space="0" w:color="auto"/>
          </w:tcBorders>
        </w:tcPr>
        <w:p w:rsidR="003677CA" w:rsidRPr="00E03096" w:rsidRDefault="005C087D" w:rsidP="00D17EFC">
          <w:pPr>
            <w:ind w:right="360"/>
            <w:jc w:val="center"/>
            <w:rPr>
              <w:rFonts w:ascii="Arial Narrow" w:hAnsi="Arial Narrow" w:cs="Arial"/>
              <w:sz w:val="24"/>
            </w:rPr>
          </w:pPr>
          <w:r w:rsidRPr="005C087D">
            <w:rPr>
              <w:noProof/>
            </w:rPr>
            <w:pict>
              <v:group id="_x0000_s2693" style="position:absolute;left:0;text-align:left;margin-left:-45.05pt;margin-top:-305.1pt;width:42.6pt;height:425.2pt;z-index:251789824" coordorigin="4139,7926" coordsize="852,8504">
                <v:group id="_x0000_s2694" style="position:absolute;left:4310;top:11611;width:681;height:4819" coordorigin="4310,11611" coordsize="681,4819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695" type="#_x0000_t202" style="position:absolute;left:4310;top:15012;width:283;height:1417" strokeweight="1.5pt">
                    <v:textbox style="layout-flow:vertical;mso-layout-flow-alt:bottom-to-top;mso-next-textbox:#_x0000_s2695" inset="0,0,0,0">
                      <w:txbxContent>
                        <w:p w:rsidR="0003006C" w:rsidRPr="00BE6B6D" w:rsidRDefault="0003006C" w:rsidP="0003006C">
                          <w:pPr>
                            <w:pStyle w:val="ae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 w:rsidRPr="00BE6B6D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Инв. № подл</w:t>
                          </w:r>
                          <w:r w:rsidRPr="00BE6B6D">
                            <w:rPr>
                              <w:rFonts w:ascii="Times New Roman" w:hAnsi="Times New Roman"/>
                              <w:sz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696" type="#_x0000_t202" style="position:absolute;left:4311;top:13025;width:283;height:1984" strokeweight="1.5pt">
                    <v:textbox style="layout-flow:vertical;mso-layout-flow-alt:bottom-to-top;mso-next-textbox:#_x0000_s2696" inset="0,0,0,0">
                      <w:txbxContent>
                        <w:p w:rsidR="0003006C" w:rsidRPr="006057C9" w:rsidRDefault="0003006C" w:rsidP="0003006C">
                          <w:pPr>
                            <w:pStyle w:val="ae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6057C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_x0000_s2697" type="#_x0000_t202" style="position:absolute;left:4313;top:11611;width:283;height:1417" strokeweight="1.5pt">
                    <v:textbox style="layout-flow:vertical;mso-layout-flow-alt:bottom-to-top;mso-next-textbox:#_x0000_s2697" inset="0,0,0,0">
                      <w:txbxContent>
                        <w:p w:rsidR="0003006C" w:rsidRPr="006057C9" w:rsidRDefault="0003006C" w:rsidP="0003006C">
                          <w:pPr>
                            <w:pStyle w:val="ae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6057C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_x0000_s2698" type="#_x0000_t202" style="position:absolute;left:4596;top:13028;width:395;height:1984" strokeweight="1.5pt">
                    <v:textbox style="layout-flow:vertical;mso-layout-flow-alt:bottom-to-top;mso-next-textbox:#_x0000_s2698" inset="0,0,0,0">
                      <w:txbxContent>
                        <w:p w:rsidR="0003006C" w:rsidRPr="00A16D6F" w:rsidRDefault="0003006C" w:rsidP="00A16D6F"/>
                      </w:txbxContent>
                    </v:textbox>
                  </v:shape>
                  <v:shape id="_x0000_s2699" type="#_x0000_t202" style="position:absolute;left:4593;top:15013;width:398;height:1417" strokeweight="1.5pt">
                    <v:textbox style="layout-flow:vertical;mso-layout-flow-alt:bottom-to-top;mso-next-textbox:#_x0000_s2699" inset="0,0,0,0">
                      <w:txbxContent>
                        <w:p w:rsidR="0003006C" w:rsidRDefault="0003006C" w:rsidP="0003006C">
                          <w:pPr>
                            <w:pStyle w:val="ae"/>
                            <w:spacing w:before="40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</w:p>
                        <w:p w:rsidR="00821988" w:rsidRPr="00BE6B6D" w:rsidRDefault="00821988" w:rsidP="0003006C">
                          <w:pPr>
                            <w:pStyle w:val="ae"/>
                            <w:spacing w:before="40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\1</w:t>
                          </w:r>
                        </w:p>
                      </w:txbxContent>
                    </v:textbox>
                  </v:shape>
                  <v:shape id="_x0000_s2700" type="#_x0000_t202" style="position:absolute;left:4593;top:11611;width:398;height:1417" strokeweight="1.5pt">
                    <v:textbox style="layout-flow:vertical;mso-layout-flow-alt:bottom-to-top;mso-next-textbox:#_x0000_s2700" inset="0,0,0,0">
                      <w:txbxContent>
                        <w:p w:rsidR="0003006C" w:rsidRPr="00A16D6F" w:rsidRDefault="0003006C" w:rsidP="00A16D6F"/>
                      </w:txbxContent>
                    </v:textbox>
                  </v:shape>
                </v:group>
                <v:group id="_x0000_s2701" style="position:absolute;left:4139;top:7926;width:852;height:3685" coordorigin="4139,7926" coordsize="852,3685">
                  <v:shape id="_x0000_s2702" type="#_x0000_t202" style="position:absolute;left:4706;top:10477;width:285;height:1134" strokeweight="1.5pt">
                    <v:textbox style="layout-flow:vertical;mso-layout-flow-alt:bottom-to-top;mso-next-textbox:#_x0000_s2702" inset="0,0,0,0">
                      <w:txbxContent>
                        <w:p w:rsidR="0003006C" w:rsidRPr="003A1D2A" w:rsidRDefault="0003006C" w:rsidP="0003006C"/>
                      </w:txbxContent>
                    </v:textbox>
                  </v:shape>
                  <v:shape id="_x0000_s2703" type="#_x0000_t202" style="position:absolute;left:4707;top:9343;width:283;height:1134" strokeweight="1.5pt">
                    <v:textbox style="layout-flow:vertical;mso-layout-flow-alt:bottom-to-top;mso-next-textbox:#_x0000_s2703" inset="0,0,0,0">
                      <w:txbxContent>
                        <w:p w:rsidR="0003006C" w:rsidRPr="00D6697F" w:rsidRDefault="0003006C" w:rsidP="0003006C"/>
                      </w:txbxContent>
                    </v:textbox>
                  </v:shape>
                  <v:shape id="_x0000_s2704" type="#_x0000_t202" style="position:absolute;left:4707;top:8491;width:283;height:850" strokeweight="1.5pt">
                    <v:textbox style="layout-flow:vertical;mso-layout-flow-alt:bottom-to-top;mso-next-textbox:#_x0000_s2704" inset="0,0,0,0">
                      <w:txbxContent>
                        <w:p w:rsidR="0003006C" w:rsidRPr="00D6697F" w:rsidRDefault="0003006C" w:rsidP="0003006C"/>
                      </w:txbxContent>
                    </v:textbox>
                  </v:shape>
                  <v:shape id="_x0000_s2705" type="#_x0000_t202" style="position:absolute;left:4708;top:7926;width:283;height:567" strokeweight="1.5pt">
                    <v:textbox style="layout-flow:vertical;mso-layout-flow-alt:bottom-to-top;mso-next-textbox:#_x0000_s2705" inset="0,0,0,0">
                      <w:txbxContent>
                        <w:p w:rsidR="0003006C" w:rsidRPr="00D6697F" w:rsidRDefault="0003006C" w:rsidP="0003006C"/>
                      </w:txbxContent>
                    </v:textbox>
                  </v:shape>
                  <v:shape id="_x0000_s2706" type="#_x0000_t202" style="position:absolute;left:4139;top:7926;width:283;height:3685" strokeweight="1.5pt">
                    <v:textbox style="layout-flow:vertical;mso-layout-flow-alt:bottom-to-top;mso-next-textbox:#_x0000_s2706" inset="0,0,0,0">
                      <w:txbxContent>
                        <w:p w:rsidR="0003006C" w:rsidRPr="00581615" w:rsidRDefault="0003006C" w:rsidP="0003006C">
                          <w:pPr>
                            <w:ind w:left="57"/>
                            <w:rPr>
                              <w:lang w:val="en-US"/>
                            </w:rPr>
                          </w:pPr>
                          <w:r w:rsidRPr="00581615">
                            <w:t>Согласовано</w:t>
                          </w:r>
                          <w:r>
                            <w:rPr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shape>
                  <v:shape id="_x0000_s2707" type="#_x0000_t202" style="position:absolute;left:4421;top:10477;width:283;height:1134" strokeweight="1.5pt">
                    <v:textbox style="layout-flow:vertical;mso-layout-flow-alt:bottom-to-top;mso-next-textbox:#_x0000_s2707" inset="0,0,0,0">
                      <w:txbxContent>
                        <w:p w:rsidR="0003006C" w:rsidRPr="003A1D2A" w:rsidRDefault="0003006C" w:rsidP="0003006C"/>
                      </w:txbxContent>
                    </v:textbox>
                  </v:shape>
                  <v:shape id="_x0000_s2708" type="#_x0000_t202" style="position:absolute;left:4422;top:8493;width:283;height:850" strokeweight="1.5pt">
                    <v:textbox style="layout-flow:vertical;mso-layout-flow-alt:bottom-to-top;mso-next-textbox:#_x0000_s2708" inset="0,0,0,0">
                      <w:txbxContent>
                        <w:p w:rsidR="0003006C" w:rsidRPr="00D6697F" w:rsidRDefault="0003006C" w:rsidP="0003006C"/>
                      </w:txbxContent>
                    </v:textbox>
                  </v:shape>
                  <v:shape id="_x0000_s2709" type="#_x0000_t202" style="position:absolute;left:4421;top:7926;width:287;height:565" strokeweight="1.5pt">
                    <v:textbox style="layout-flow:vertical;mso-layout-flow-alt:bottom-to-top;mso-next-textbox:#_x0000_s2709" inset="0,0,0,0">
                      <w:txbxContent>
                        <w:p w:rsidR="0003006C" w:rsidRPr="00D6697F" w:rsidRDefault="0003006C" w:rsidP="0003006C"/>
                      </w:txbxContent>
                    </v:textbox>
                  </v:shape>
                </v:group>
              </v:group>
            </w:pict>
          </w:r>
        </w:p>
      </w:tc>
    </w:tr>
    <w:tr w:rsidR="003677CA" w:rsidRPr="00CD60F3" w:rsidTr="009E3EDF">
      <w:trPr>
        <w:cantSplit/>
        <w:trHeight w:hRule="exact" w:val="283"/>
      </w:trPr>
      <w:tc>
        <w:tcPr>
          <w:tcW w:w="564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57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60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677CA" w:rsidRPr="00B3445D" w:rsidRDefault="00A138FF" w:rsidP="00650D04">
          <w:pPr>
            <w:tabs>
              <w:tab w:val="left" w:pos="3969"/>
              <w:tab w:val="left" w:pos="6237"/>
            </w:tabs>
            <w:spacing w:line="276" w:lineRule="auto"/>
            <w:jc w:val="center"/>
            <w:rPr>
              <w:rFonts w:ascii="Arial Narrow" w:hAnsi="Arial Narrow"/>
              <w:sz w:val="28"/>
              <w:szCs w:val="28"/>
            </w:rPr>
          </w:pPr>
          <w:r w:rsidRPr="004005DF">
            <w:rPr>
              <w:color w:val="000000"/>
            </w:rPr>
            <w:t>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 1 этап</w:t>
          </w:r>
          <w:r>
            <w:rPr>
              <w:color w:val="000000"/>
            </w:rPr>
            <w:t xml:space="preserve">    </w:t>
          </w:r>
          <w:r w:rsidR="008320CC">
            <w:rPr>
              <w:spacing w:val="-6"/>
            </w:rPr>
            <w:t>П-ОК19000031-АР-</w:t>
          </w:r>
          <w:r w:rsidR="004B2F1A">
            <w:rPr>
              <w:spacing w:val="-6"/>
            </w:rPr>
            <w:t>10</w:t>
          </w:r>
          <w:r w:rsidRPr="00337F47">
            <w:rPr>
              <w:spacing w:val="-6"/>
            </w:rPr>
            <w:t>.</w:t>
          </w:r>
          <w:proofErr w:type="gramStart"/>
          <w:r>
            <w:rPr>
              <w:spacing w:val="-6"/>
            </w:rPr>
            <w:t>С</w:t>
          </w:r>
          <w:proofErr w:type="gramEnd"/>
        </w:p>
      </w:tc>
    </w:tr>
    <w:tr w:rsidR="003677CA" w:rsidRPr="00CD60F3" w:rsidTr="009E3EDF">
      <w:trPr>
        <w:cantSplit/>
        <w:trHeight w:hRule="exact" w:val="283"/>
      </w:trPr>
      <w:tc>
        <w:tcPr>
          <w:tcW w:w="564" w:type="dxa"/>
          <w:tcBorders>
            <w:top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570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600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130661" w:rsidRDefault="003677CA" w:rsidP="00D17EFC">
          <w:pPr>
            <w:jc w:val="center"/>
            <w:rPr>
              <w:sz w:val="16"/>
            </w:rPr>
          </w:pPr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16"/>
            </w:rPr>
          </w:pPr>
        </w:p>
      </w:tc>
      <w:tc>
        <w:tcPr>
          <w:tcW w:w="6804" w:type="dxa"/>
          <w:gridSpan w:val="4"/>
          <w:vMerge/>
          <w:tcBorders>
            <w:left w:val="single" w:sz="12" w:space="0" w:color="auto"/>
          </w:tcBorders>
          <w:vAlign w:val="center"/>
        </w:tcPr>
        <w:p w:rsidR="003677CA" w:rsidRPr="0066554A" w:rsidRDefault="003677CA" w:rsidP="00D17EFC">
          <w:pPr>
            <w:jc w:val="center"/>
            <w:rPr>
              <w:rFonts w:ascii="Arial Narrow" w:hAnsi="Arial Narrow"/>
              <w:sz w:val="24"/>
              <w:szCs w:val="24"/>
            </w:rPr>
          </w:pPr>
        </w:p>
      </w:tc>
    </w:tr>
    <w:tr w:rsidR="003677CA" w:rsidRPr="00CD60F3" w:rsidTr="0003006C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03006C">
          <w:pPr>
            <w:jc w:val="center"/>
            <w:rPr>
              <w:sz w:val="16"/>
              <w:szCs w:val="16"/>
            </w:rPr>
          </w:pPr>
          <w:proofErr w:type="spellStart"/>
          <w:r w:rsidRPr="009E3EDF">
            <w:rPr>
              <w:sz w:val="16"/>
              <w:szCs w:val="16"/>
            </w:rPr>
            <w:t>Изм</w:t>
          </w:r>
          <w:proofErr w:type="spellEnd"/>
          <w:r w:rsidRPr="009E3EDF"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proofErr w:type="spellStart"/>
          <w:r w:rsidRPr="009E3EDF">
            <w:rPr>
              <w:sz w:val="16"/>
              <w:szCs w:val="16"/>
            </w:rPr>
            <w:t>Кол</w:t>
          </w:r>
          <w:proofErr w:type="gramStart"/>
          <w:r w:rsidRPr="009E3EDF">
            <w:rPr>
              <w:sz w:val="16"/>
              <w:szCs w:val="16"/>
            </w:rPr>
            <w:t>.у</w:t>
          </w:r>
          <w:proofErr w:type="gramEnd"/>
          <w:r w:rsidRPr="009E3EDF">
            <w:rPr>
              <w:sz w:val="16"/>
              <w:szCs w:val="16"/>
            </w:rPr>
            <w:t>ч</w:t>
          </w:r>
          <w:proofErr w:type="spellEnd"/>
        </w:p>
      </w:tc>
      <w:tc>
        <w:tcPr>
          <w:tcW w:w="57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Лист</w:t>
          </w: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№док</w:t>
          </w:r>
        </w:p>
      </w:tc>
      <w:tc>
        <w:tcPr>
          <w:tcW w:w="80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proofErr w:type="spellStart"/>
          <w:r w:rsidRPr="009E3EDF">
            <w:rPr>
              <w:sz w:val="16"/>
              <w:szCs w:val="16"/>
            </w:rPr>
            <w:t>Подп</w:t>
          </w:r>
          <w:proofErr w:type="spellEnd"/>
          <w:r w:rsidRPr="009E3EDF">
            <w:rPr>
              <w:sz w:val="16"/>
              <w:szCs w:val="16"/>
            </w:rPr>
            <w:t>.</w:t>
          </w:r>
        </w:p>
      </w:tc>
      <w:tc>
        <w:tcPr>
          <w:tcW w:w="5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Дата</w:t>
          </w:r>
        </w:p>
      </w:tc>
      <w:tc>
        <w:tcPr>
          <w:tcW w:w="6804" w:type="dxa"/>
          <w:gridSpan w:val="4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3677CA" w:rsidRPr="0066554A" w:rsidRDefault="003677CA" w:rsidP="00D17EFC">
          <w:pPr>
            <w:jc w:val="center"/>
            <w:rPr>
              <w:rFonts w:ascii="Arial Narrow" w:hAnsi="Arial Narrow"/>
              <w:sz w:val="24"/>
              <w:szCs w:val="24"/>
            </w:rPr>
          </w:pPr>
        </w:p>
      </w:tc>
    </w:tr>
    <w:tr w:rsidR="003677CA" w:rsidRPr="00E03096" w:rsidTr="00D27672">
      <w:trPr>
        <w:cantSplit/>
        <w:trHeight w:hRule="exact" w:val="284"/>
      </w:trPr>
      <w:tc>
        <w:tcPr>
          <w:tcW w:w="1131" w:type="dxa"/>
          <w:gridSpan w:val="2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6F2A67" w:rsidRDefault="003677CA" w:rsidP="00D17EFC"/>
      </w:tc>
      <w:tc>
        <w:tcPr>
          <w:tcW w:w="1170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A7779D" w:rsidRDefault="003677CA" w:rsidP="00D17EFC">
          <w:pPr>
            <w:tabs>
              <w:tab w:val="left" w:pos="3969"/>
              <w:tab w:val="left" w:pos="6237"/>
            </w:tabs>
            <w:ind w:right="57"/>
            <w:rPr>
              <w:sz w:val="16"/>
              <w:szCs w:val="16"/>
            </w:rPr>
          </w:pPr>
        </w:p>
      </w:tc>
      <w:tc>
        <w:tcPr>
          <w:tcW w:w="80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A70CB9" w:rsidRDefault="003677CA" w:rsidP="004158D6">
          <w:pPr>
            <w:jc w:val="center"/>
            <w:rPr>
              <w:rFonts w:ascii="Arial Narrow" w:hAnsi="Arial Narrow" w:cs="Arial"/>
              <w:noProof/>
              <w:sz w:val="14"/>
              <w:szCs w:val="14"/>
            </w:rPr>
          </w:pPr>
        </w:p>
      </w:tc>
      <w:tc>
        <w:tcPr>
          <w:tcW w:w="3982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677CA" w:rsidRDefault="009A476A" w:rsidP="006F2A67">
          <w:pPr>
            <w:tabs>
              <w:tab w:val="left" w:pos="3969"/>
              <w:tab w:val="left" w:pos="6237"/>
            </w:tabs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 раздела</w:t>
          </w:r>
          <w:r w:rsidR="003677CA" w:rsidRPr="007C3C42">
            <w:rPr>
              <w:sz w:val="24"/>
              <w:szCs w:val="24"/>
            </w:rPr>
            <w:t xml:space="preserve"> </w:t>
          </w:r>
          <w:r w:rsidR="005F36AC">
            <w:rPr>
              <w:sz w:val="24"/>
              <w:szCs w:val="24"/>
            </w:rPr>
            <w:t>3</w:t>
          </w:r>
        </w:p>
        <w:p w:rsidR="005F36AC" w:rsidRPr="00BE6B6D" w:rsidRDefault="008320CC" w:rsidP="00650D04">
          <w:pPr>
            <w:tabs>
              <w:tab w:val="left" w:pos="3969"/>
              <w:tab w:val="left" w:pos="6237"/>
            </w:tabs>
            <w:jc w:val="center"/>
            <w:rPr>
              <w:rFonts w:ascii="Arial Narrow" w:hAnsi="Arial Narrow"/>
              <w:sz w:val="24"/>
              <w:szCs w:val="24"/>
            </w:rPr>
          </w:pPr>
          <w:r>
            <w:rPr>
              <w:sz w:val="24"/>
              <w:szCs w:val="24"/>
            </w:rPr>
            <w:t>Том 3.</w:t>
          </w:r>
          <w:r w:rsidR="004B2F1A">
            <w:rPr>
              <w:sz w:val="24"/>
              <w:szCs w:val="24"/>
            </w:rPr>
            <w:t>10</w:t>
          </w: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Стадия</w:t>
          </w: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677CA" w:rsidRPr="009E3EDF" w:rsidRDefault="003677CA" w:rsidP="00D17EFC">
          <w:pPr>
            <w:jc w:val="center"/>
            <w:rPr>
              <w:sz w:val="16"/>
              <w:szCs w:val="16"/>
            </w:rPr>
          </w:pPr>
          <w:r w:rsidRPr="009E3EDF">
            <w:rPr>
              <w:sz w:val="16"/>
              <w:szCs w:val="16"/>
            </w:rPr>
            <w:t>Листов</w:t>
          </w:r>
        </w:p>
      </w:tc>
    </w:tr>
    <w:tr w:rsidR="003677CA" w:rsidRPr="00E03096" w:rsidTr="00D27672">
      <w:trPr>
        <w:cantSplit/>
        <w:trHeight w:hRule="exact" w:val="283"/>
      </w:trPr>
      <w:tc>
        <w:tcPr>
          <w:tcW w:w="1131" w:type="dxa"/>
          <w:gridSpan w:val="2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:rsidR="003677CA" w:rsidRPr="00F47626" w:rsidRDefault="005F36AC" w:rsidP="00BE6B6D">
          <w:pPr>
            <w:pStyle w:val="a5"/>
            <w:jc w:val="both"/>
          </w:pPr>
          <w:r>
            <w:t>ГАП</w:t>
          </w:r>
          <w:r w:rsidR="003677CA" w:rsidRPr="00F47626">
            <w:t>.</w:t>
          </w:r>
        </w:p>
      </w:tc>
      <w:tc>
        <w:tcPr>
          <w:tcW w:w="1170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677CA" w:rsidRPr="00F47626" w:rsidRDefault="004158D6" w:rsidP="00BE6B6D">
          <w:pPr>
            <w:pStyle w:val="a5"/>
          </w:pPr>
          <w:r>
            <w:t>Волков</w:t>
          </w:r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A70CB9" w:rsidRDefault="003677CA" w:rsidP="004158D6">
          <w:pPr>
            <w:rPr>
              <w:rFonts w:ascii="Arial Narrow" w:hAnsi="Arial Narrow" w:cs="Arial"/>
              <w:sz w:val="14"/>
              <w:szCs w:val="14"/>
            </w:rPr>
          </w:pPr>
        </w:p>
      </w:tc>
      <w:tc>
        <w:tcPr>
          <w:tcW w:w="3982" w:type="dxa"/>
          <w:vMerge/>
          <w:tcBorders>
            <w:left w:val="nil"/>
            <w:right w:val="single" w:sz="12" w:space="0" w:color="auto"/>
          </w:tcBorders>
          <w:vAlign w:val="center"/>
        </w:tcPr>
        <w:p w:rsidR="003677CA" w:rsidRPr="00B94C65" w:rsidRDefault="003677CA" w:rsidP="00D17EFC">
          <w:pPr>
            <w:jc w:val="center"/>
            <w:rPr>
              <w:rFonts w:ascii="Arial Narrow" w:hAnsi="Arial Narrow" w:cs="Arial"/>
              <w:sz w:val="24"/>
              <w:szCs w:val="24"/>
            </w:rPr>
          </w:pP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677CA" w:rsidRPr="006057C9" w:rsidRDefault="003677CA" w:rsidP="00D17EFC">
          <w:pPr>
            <w:pStyle w:val="7"/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057C9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677CA" w:rsidRPr="006057C9" w:rsidRDefault="003677CA" w:rsidP="00D17EFC">
          <w:pPr>
            <w:jc w:val="center"/>
            <w:rPr>
              <w:sz w:val="24"/>
              <w:szCs w:val="24"/>
            </w:rPr>
          </w:pPr>
          <w:r w:rsidRPr="006057C9">
            <w:rPr>
              <w:sz w:val="24"/>
              <w:szCs w:val="24"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3677CA" w:rsidRPr="006057C9" w:rsidRDefault="005F36AC" w:rsidP="00D17EF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2</w:t>
          </w:r>
        </w:p>
      </w:tc>
    </w:tr>
    <w:tr w:rsidR="003677CA" w:rsidRPr="00E03096" w:rsidTr="00D27672">
      <w:trPr>
        <w:cantSplit/>
        <w:trHeight w:hRule="exact" w:val="283"/>
      </w:trPr>
      <w:tc>
        <w:tcPr>
          <w:tcW w:w="1131" w:type="dxa"/>
          <w:gridSpan w:val="2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:rsidR="003677CA" w:rsidRPr="0055284B" w:rsidRDefault="005F36AC" w:rsidP="00BE6B6D">
          <w:pPr>
            <w:pStyle w:val="a5"/>
            <w:jc w:val="both"/>
          </w:pPr>
          <w:r>
            <w:t>ГИП</w:t>
          </w:r>
        </w:p>
      </w:tc>
      <w:tc>
        <w:tcPr>
          <w:tcW w:w="1170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677CA" w:rsidRPr="0055284B" w:rsidRDefault="004158D6" w:rsidP="00BE6B6D">
          <w:pPr>
            <w:pStyle w:val="a5"/>
          </w:pPr>
          <w:proofErr w:type="spellStart"/>
          <w:r>
            <w:t>Копченков</w:t>
          </w:r>
          <w:proofErr w:type="spellEnd"/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A70CB9" w:rsidRDefault="003677CA" w:rsidP="004158D6">
          <w:pPr>
            <w:jc w:val="center"/>
            <w:rPr>
              <w:rFonts w:ascii="Arial Narrow" w:hAnsi="Arial Narrow" w:cs="Arial"/>
              <w:sz w:val="14"/>
              <w:szCs w:val="14"/>
            </w:rPr>
          </w:pPr>
        </w:p>
      </w:tc>
      <w:tc>
        <w:tcPr>
          <w:tcW w:w="3982" w:type="dxa"/>
          <w:vMerge/>
          <w:tcBorders>
            <w:left w:val="nil"/>
            <w:right w:val="single" w:sz="12" w:space="0" w:color="auto"/>
          </w:tcBorders>
          <w:vAlign w:val="center"/>
        </w:tcPr>
        <w:p w:rsidR="003677CA" w:rsidRPr="00B94C65" w:rsidRDefault="003677CA" w:rsidP="00D17EFC">
          <w:pPr>
            <w:jc w:val="center"/>
            <w:rPr>
              <w:rFonts w:ascii="Arial Narrow" w:hAnsi="Arial Narrow" w:cs="Arial"/>
              <w:sz w:val="24"/>
              <w:szCs w:val="24"/>
            </w:rPr>
          </w:pPr>
        </w:p>
      </w:tc>
      <w:tc>
        <w:tcPr>
          <w:tcW w:w="2822" w:type="dxa"/>
          <w:gridSpan w:val="3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677CA" w:rsidRPr="006F2A67" w:rsidRDefault="00582BDB" w:rsidP="004158D6">
          <w:pPr>
            <w:tabs>
              <w:tab w:val="left" w:pos="3920"/>
              <w:tab w:val="left" w:pos="3969"/>
              <w:tab w:val="left" w:pos="6237"/>
            </w:tabs>
            <w:spacing w:before="60" w:line="192" w:lineRule="auto"/>
            <w:jc w:val="center"/>
            <w:rPr>
              <w:rFonts w:ascii="Arial Narrow" w:hAnsi="Arial Narrow" w:cs="Arial"/>
              <w:sz w:val="24"/>
              <w:szCs w:val="24"/>
            </w:rPr>
          </w:pPr>
          <w:r>
            <w:rPr>
              <w:sz w:val="24"/>
              <w:szCs w:val="24"/>
            </w:rPr>
            <w:t>ОО</w:t>
          </w:r>
          <w:r w:rsidR="005F36AC">
            <w:rPr>
              <w:sz w:val="24"/>
              <w:szCs w:val="24"/>
            </w:rPr>
            <w:t>О «</w:t>
          </w:r>
          <w:r w:rsidR="004158D6">
            <w:rPr>
              <w:sz w:val="24"/>
              <w:szCs w:val="24"/>
            </w:rPr>
            <w:t>ПБ КОНЦЕПТ</w:t>
          </w:r>
          <w:r w:rsidR="003677CA" w:rsidRPr="006F2A67">
            <w:rPr>
              <w:sz w:val="24"/>
              <w:szCs w:val="24"/>
            </w:rPr>
            <w:t>»</w:t>
          </w:r>
          <w:r w:rsidR="005C087D" w:rsidRPr="006F2A67">
            <w:rPr>
              <w:sz w:val="24"/>
              <w:szCs w:val="24"/>
            </w:rPr>
            <w:fldChar w:fldCharType="begin"/>
          </w:r>
          <w:r w:rsidR="003677CA" w:rsidRPr="006F2A67">
            <w:rPr>
              <w:sz w:val="24"/>
              <w:szCs w:val="24"/>
            </w:rPr>
            <w:instrText xml:space="preserve"> DOCVARIABLE  Организация </w:instrText>
          </w:r>
          <w:r w:rsidR="005C087D" w:rsidRPr="006F2A67">
            <w:rPr>
              <w:sz w:val="24"/>
              <w:szCs w:val="24"/>
            </w:rPr>
            <w:fldChar w:fldCharType="end"/>
          </w:r>
        </w:p>
      </w:tc>
    </w:tr>
    <w:tr w:rsidR="003677CA" w:rsidRPr="00E03096" w:rsidTr="00D27672">
      <w:trPr>
        <w:cantSplit/>
        <w:trHeight w:hRule="exact" w:val="283"/>
      </w:trPr>
      <w:tc>
        <w:tcPr>
          <w:tcW w:w="1131" w:type="dxa"/>
          <w:gridSpan w:val="2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55284B" w:rsidRDefault="003677CA" w:rsidP="006057C9">
          <w:pPr>
            <w:pStyle w:val="a5"/>
          </w:pPr>
        </w:p>
      </w:tc>
      <w:tc>
        <w:tcPr>
          <w:tcW w:w="1170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55284B" w:rsidRDefault="003677CA" w:rsidP="006057C9">
          <w:pPr>
            <w:pStyle w:val="a5"/>
          </w:pPr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3982" w:type="dxa"/>
          <w:vMerge/>
          <w:tcBorders>
            <w:left w:val="nil"/>
            <w:right w:val="single" w:sz="12" w:space="0" w:color="auto"/>
          </w:tcBorders>
          <w:vAlign w:val="center"/>
        </w:tcPr>
        <w:p w:rsidR="003677CA" w:rsidRPr="00E14DAB" w:rsidRDefault="003677CA" w:rsidP="00D17EFC">
          <w:pPr>
            <w:pStyle w:val="2"/>
            <w:spacing w:line="240" w:lineRule="auto"/>
            <w:ind w:firstLine="0"/>
            <w:jc w:val="center"/>
            <w:rPr>
              <w:rFonts w:ascii="Arial Narrow" w:hAnsi="Arial Narrow" w:cs="Arial"/>
              <w:szCs w:val="24"/>
              <w:lang w:val="en-US"/>
            </w:rPr>
          </w:pPr>
        </w:p>
      </w:tc>
      <w:tc>
        <w:tcPr>
          <w:tcW w:w="2822" w:type="dxa"/>
          <w:gridSpan w:val="3"/>
          <w:vMerge/>
          <w:tcBorders>
            <w:left w:val="single" w:sz="12" w:space="0" w:color="auto"/>
          </w:tcBorders>
          <w:vAlign w:val="center"/>
        </w:tcPr>
        <w:p w:rsidR="003677CA" w:rsidRPr="007670A8" w:rsidRDefault="003677CA" w:rsidP="008862C0">
          <w:pPr>
            <w:tabs>
              <w:tab w:val="left" w:pos="3920"/>
              <w:tab w:val="left" w:pos="3969"/>
              <w:tab w:val="left" w:pos="6237"/>
            </w:tabs>
            <w:spacing w:before="60" w:line="192" w:lineRule="auto"/>
            <w:jc w:val="center"/>
            <w:rPr>
              <w:rFonts w:ascii="Arial Narrow" w:hAnsi="Arial Narrow"/>
              <w:sz w:val="24"/>
              <w:szCs w:val="24"/>
            </w:rPr>
          </w:pPr>
        </w:p>
      </w:tc>
    </w:tr>
    <w:tr w:rsidR="003677CA" w:rsidRPr="00E03096" w:rsidTr="00D27672">
      <w:trPr>
        <w:cantSplit/>
        <w:trHeight w:hRule="exact" w:val="283"/>
      </w:trPr>
      <w:tc>
        <w:tcPr>
          <w:tcW w:w="1131" w:type="dxa"/>
          <w:gridSpan w:val="2"/>
          <w:tcBorders>
            <w:top w:val="single" w:sz="6" w:space="0" w:color="auto"/>
            <w:right w:val="single" w:sz="12" w:space="0" w:color="auto"/>
          </w:tcBorders>
          <w:vAlign w:val="center"/>
        </w:tcPr>
        <w:p w:rsidR="003677CA" w:rsidRPr="00F16D6A" w:rsidRDefault="003677CA" w:rsidP="006057C9">
          <w:pPr>
            <w:ind w:firstLine="25"/>
            <w:rPr>
              <w:rFonts w:ascii="Arial Narrow" w:hAnsi="Arial Narrow" w:cs="Arial"/>
              <w:lang w:val="en-US"/>
            </w:rPr>
          </w:pPr>
          <w:r w:rsidRPr="006F2A67">
            <w:t>Н. контр</w:t>
          </w:r>
          <w:r w:rsidRPr="006F2A67">
            <w:rPr>
              <w:lang w:val="en-US"/>
            </w:rPr>
            <w:t>.</w:t>
          </w:r>
        </w:p>
      </w:tc>
      <w:tc>
        <w:tcPr>
          <w:tcW w:w="1170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6057C9" w:rsidRDefault="003677CA" w:rsidP="005F36AC">
          <w:pPr>
            <w:tabs>
              <w:tab w:val="left" w:pos="3969"/>
              <w:tab w:val="left" w:pos="6237"/>
            </w:tabs>
            <w:spacing w:before="20"/>
          </w:pPr>
        </w:p>
      </w:tc>
      <w:tc>
        <w:tcPr>
          <w:tcW w:w="807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E03096" w:rsidRDefault="003677CA" w:rsidP="00872053">
          <w:pPr>
            <w:rPr>
              <w:rFonts w:ascii="Arial Narrow" w:hAnsi="Arial Narrow" w:cs="Arial"/>
              <w:sz w:val="16"/>
            </w:rPr>
          </w:pPr>
        </w:p>
      </w:tc>
      <w:tc>
        <w:tcPr>
          <w:tcW w:w="523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677CA" w:rsidRPr="00A70CB9" w:rsidRDefault="003677CA" w:rsidP="00872053">
          <w:pPr>
            <w:jc w:val="center"/>
            <w:rPr>
              <w:rFonts w:ascii="Arial Narrow" w:hAnsi="Arial Narrow" w:cs="Arial"/>
              <w:sz w:val="14"/>
              <w:szCs w:val="14"/>
            </w:rPr>
          </w:pPr>
        </w:p>
      </w:tc>
      <w:tc>
        <w:tcPr>
          <w:tcW w:w="3982" w:type="dxa"/>
          <w:vMerge/>
          <w:tcBorders>
            <w:left w:val="nil"/>
            <w:right w:val="single" w:sz="12" w:space="0" w:color="auto"/>
          </w:tcBorders>
          <w:vAlign w:val="center"/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  <w:sz w:val="26"/>
            </w:rPr>
          </w:pPr>
        </w:p>
      </w:tc>
      <w:tc>
        <w:tcPr>
          <w:tcW w:w="2822" w:type="dxa"/>
          <w:gridSpan w:val="3"/>
          <w:vMerge/>
          <w:tcBorders>
            <w:left w:val="single" w:sz="12" w:space="0" w:color="auto"/>
          </w:tcBorders>
        </w:tcPr>
        <w:p w:rsidR="003677CA" w:rsidRPr="00E03096" w:rsidRDefault="003677CA" w:rsidP="00D17EFC">
          <w:pPr>
            <w:jc w:val="center"/>
            <w:rPr>
              <w:rFonts w:ascii="Arial Narrow" w:hAnsi="Arial Narrow" w:cs="Arial"/>
            </w:rPr>
          </w:pPr>
        </w:p>
      </w:tc>
    </w:tr>
  </w:tbl>
  <w:p w:rsidR="003677CA" w:rsidRPr="00E03096" w:rsidRDefault="003677CA" w:rsidP="00974E2C">
    <w:pPr>
      <w:pStyle w:val="a5"/>
      <w:spacing w:before="80"/>
      <w:rPr>
        <w:rFonts w:ascii="Arial Narrow" w:hAnsi="Arial Narrow" w:cs="Arial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Pr="007C7368" w:rsidRDefault="008A2DA5" w:rsidP="007C7368">
    <w:pPr>
      <w:pStyle w:val="a5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tbl>
      <w:tblPr>
        <w:tblW w:w="10500" w:type="dxa"/>
        <w:tblInd w:w="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567"/>
        <w:gridCol w:w="569"/>
        <w:gridCol w:w="569"/>
        <w:gridCol w:w="569"/>
        <w:gridCol w:w="853"/>
        <w:gridCol w:w="569"/>
        <w:gridCol w:w="6237"/>
        <w:gridCol w:w="567"/>
      </w:tblGrid>
      <w:tr w:rsidR="008C5849" w:rsidTr="00421D13">
        <w:trPr>
          <w:cantSplit/>
          <w:trHeight w:hRule="exact" w:val="283"/>
        </w:trPr>
        <w:tc>
          <w:tcPr>
            <w:tcW w:w="10500" w:type="dxa"/>
            <w:gridSpan w:val="8"/>
            <w:tcBorders>
              <w:bottom w:val="single" w:sz="12" w:space="0" w:color="auto"/>
            </w:tcBorders>
          </w:tcPr>
          <w:p w:rsidR="008C5849" w:rsidRDefault="008C5849" w:rsidP="00421D13">
            <w:pPr>
              <w:ind w:right="360"/>
              <w:jc w:val="center"/>
              <w:rPr>
                <w:sz w:val="18"/>
              </w:rPr>
            </w:pPr>
          </w:p>
        </w:tc>
      </w:tr>
      <w:tr w:rsidR="008C5849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00250D" w:rsidRDefault="008C5849" w:rsidP="00421D13">
            <w:pPr>
              <w:jc w:val="center"/>
              <w:rPr>
                <w:rFonts w:ascii="Arial Narrow" w:hAnsi="Arial Narrow"/>
                <w:position w:val="-2"/>
                <w:sz w:val="28"/>
                <w:szCs w:val="28"/>
              </w:rPr>
            </w:pP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begin"/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instrText xml:space="preserve"> REF nomer \h </w:instrTex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separate"/>
            </w:r>
            <w:r>
              <w:rPr>
                <w:rFonts w:ascii="Arial Narrow" w:hAnsi="Arial Narrow"/>
                <w:b/>
                <w:bCs/>
                <w:position w:val="-2"/>
                <w:sz w:val="28"/>
                <w:szCs w:val="28"/>
              </w:rPr>
              <w:t>Ошибка! Источник ссылки не найден.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end"/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t xml:space="preserve"> </w:t>
            </w:r>
            <w:proofErr w:type="gramStart"/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КМ</w:t>
            </w:r>
            <w:proofErr w:type="gramEnd"/>
            <w:r>
              <w:rPr>
                <w:rFonts w:ascii="Arial Narrow" w:hAnsi="Arial Narrow"/>
                <w:position w:val="-2"/>
                <w:sz w:val="28"/>
                <w:szCs w:val="28"/>
              </w:rPr>
              <w:t xml:space="preserve"> </w:t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t xml:space="preserve"> </w:t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0</w:t>
            </w:r>
            <w:r w:rsidRPr="0000250D">
              <w:rPr>
                <w:rFonts w:ascii="Arial Narrow" w:hAnsi="Arial Narrow"/>
                <w:position w:val="-2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C5849" w:rsidRPr="00B37DDE" w:rsidRDefault="008C5849" w:rsidP="00421D13">
            <w:pPr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</w:tr>
      <w:tr w:rsidR="008C5849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noProof/>
              </w:rPr>
              <w:pict>
                <v:rect id="_x0000_s2727" style="position:absolute;margin-left:56.7pt;margin-top:14.2pt;width:524.4pt;height:813.55pt;z-index:251658240;mso-position-horizontal-relative:page;mso-position-vertical-relative:page" o:allowincell="f" filled="f" strokeweight="1.5pt">
                  <w10:wrap anchorx="page" anchory="page"/>
                </v:rect>
              </w:pict>
            </w: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5849" w:rsidRPr="00BC3937" w:rsidRDefault="008C5849" w:rsidP="00E22EF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begin"/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instrText xml:space="preserve"> page </w:instrTex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  <w:szCs w:val="24"/>
                <w:lang w:val="en-US"/>
              </w:rPr>
              <w:t>1</w: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end"/>
            </w:r>
          </w:p>
        </w:tc>
      </w:tr>
      <w:tr w:rsidR="008C5849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proofErr w:type="spellStart"/>
            <w:r w:rsidRPr="00B37DDE">
              <w:rPr>
                <w:rFonts w:ascii="Arial Narrow" w:hAnsi="Arial Narrow" w:cs="Arial"/>
              </w:rPr>
              <w:t>Изм</w:t>
            </w:r>
            <w:proofErr w:type="spellEnd"/>
            <w:r w:rsidRPr="00B37DDE">
              <w:rPr>
                <w:rFonts w:ascii="Arial Narrow" w:hAnsi="Arial Narrow" w:cs="Arial"/>
              </w:rPr>
              <w:t>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50"/>
              <w:ind w:left="-113" w:right="-113"/>
              <w:jc w:val="center"/>
              <w:rPr>
                <w:rFonts w:ascii="Arial Narrow" w:hAnsi="Arial Narrow" w:cs="Arial"/>
                <w:spacing w:val="-8"/>
              </w:rPr>
            </w:pPr>
            <w:proofErr w:type="spellStart"/>
            <w:r w:rsidRPr="00B37DDE">
              <w:rPr>
                <w:rFonts w:ascii="Arial Narrow" w:hAnsi="Arial Narrow" w:cs="Arial"/>
                <w:spacing w:val="-8"/>
              </w:rPr>
              <w:t>Кол</w:t>
            </w:r>
            <w:proofErr w:type="gramStart"/>
            <w:r w:rsidRPr="00B37DDE">
              <w:rPr>
                <w:rFonts w:ascii="Arial Narrow" w:hAnsi="Arial Narrow" w:cs="Arial"/>
                <w:spacing w:val="-8"/>
              </w:rPr>
              <w:t>.у</w:t>
            </w:r>
            <w:proofErr w:type="gramEnd"/>
            <w:r w:rsidRPr="00B37DDE">
              <w:rPr>
                <w:rFonts w:ascii="Arial Narrow" w:hAnsi="Arial Narrow" w:cs="Arial"/>
                <w:spacing w:val="-8"/>
              </w:rPr>
              <w:t>ч</w:t>
            </w:r>
            <w:proofErr w:type="spellEnd"/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40"/>
              <w:ind w:left="-57" w:right="-57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№док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proofErr w:type="spellStart"/>
            <w:r w:rsidRPr="00B37DDE">
              <w:rPr>
                <w:rFonts w:ascii="Arial Narrow" w:hAnsi="Arial Narrow" w:cs="Arial"/>
              </w:rPr>
              <w:t>Подп</w:t>
            </w:r>
            <w:proofErr w:type="spellEnd"/>
            <w:r w:rsidRPr="00B37DDE">
              <w:rPr>
                <w:rFonts w:ascii="Arial Narrow" w:hAnsi="Arial Narrow" w:cs="Arial"/>
              </w:rPr>
              <w:t>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C5849" w:rsidRPr="00B37DDE" w:rsidRDefault="008C5849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Дата</w:t>
            </w: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C5849" w:rsidRPr="00B37DDE" w:rsidRDefault="008C5849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:rsidR="008C5849" w:rsidRDefault="008C5849" w:rsidP="00421D1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8C5849" w:rsidRPr="000242C9" w:rsidRDefault="008C5849" w:rsidP="000242C9">
      <w:pPr>
        <w:pStyle w:val="a5"/>
        <w:spacing w:before="80"/>
      </w:pPr>
    </w:p>
    <w:p w:rsidR="008C5849" w:rsidRDefault="008C5849">
      <w:pPr>
        <w:pStyle w:val="a5"/>
      </w:pPr>
    </w:p>
    <w:p w:rsidR="008C5849" w:rsidRDefault="008C5849"/>
    <w:p w:rsidR="008C5849" w:rsidRDefault="008C5849">
      <w:r>
        <w:separator/>
      </w:r>
    </w:p>
  </w:footnote>
  <w:footnote w:type="continuationSeparator" w:id="0">
    <w:p w:rsidR="008C5849" w:rsidRDefault="008C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Default="005C087D" w:rsidP="00421D13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2D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2DA5">
      <w:rPr>
        <w:rStyle w:val="a9"/>
        <w:noProof/>
      </w:rPr>
      <w:t>2</w:t>
    </w:r>
    <w:r>
      <w:rPr>
        <w:rStyle w:val="a9"/>
      </w:rPr>
      <w:fldChar w:fldCharType="end"/>
    </w:r>
  </w:p>
  <w:p w:rsidR="008A2DA5" w:rsidRDefault="008A2DA5" w:rsidP="00421D13">
    <w:pPr>
      <w:pStyle w:val="a3"/>
      <w:ind w:right="360"/>
    </w:pPr>
  </w:p>
  <w:p w:rsidR="008A2DA5" w:rsidRDefault="008A2DA5">
    <w:r>
      <w:t>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Default="005C087D" w:rsidP="000242C9">
    <w:pPr>
      <w:pStyle w:val="a3"/>
    </w:pPr>
    <w:r>
      <w:rPr>
        <w:noProof/>
      </w:rPr>
      <w:pict>
        <v:rect id="_x0000_s2068" style="position:absolute;margin-left:55.9pt;margin-top:12.65pt;width:521.85pt;height:813.55pt;z-index:251651584;mso-position-horizontal-relative:page;mso-position-vertical-relative:page" o:allowincell="f" filled="f" strokeweight="1.5pt">
          <w10:wrap anchorx="page" anchory="page"/>
          <w10:anchorlock/>
        </v:rect>
      </w:pict>
    </w:r>
  </w:p>
  <w:p w:rsidR="008A2DA5" w:rsidRPr="000242C9" w:rsidRDefault="005C087D" w:rsidP="00F50FBC">
    <w:pPr>
      <w:pStyle w:val="a3"/>
      <w:tabs>
        <w:tab w:val="clear" w:pos="4153"/>
        <w:tab w:val="clear" w:pos="8306"/>
        <w:tab w:val="left" w:pos="9249"/>
      </w:tabs>
    </w:pPr>
    <w:r w:rsidRPr="005C087D">
      <w:rPr>
        <w:rFonts w:ascii="Arial Narrow" w:hAnsi="Arial Narrow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89.3pt;margin-top:1.4pt;width:34.35pt;height:19.95pt;z-index:251654656" filled="f" stroked="f">
          <v:textbox style="mso-next-textbox:#_x0000_s2071">
            <w:txbxContent>
              <w:p w:rsidR="00D24EC9" w:rsidRDefault="00D24EC9" w:rsidP="00D24EC9">
                <w:r>
                  <w:t xml:space="preserve">   </w:t>
                </w:r>
              </w:p>
              <w:p w:rsidR="008A2DA5" w:rsidRPr="00DA3DF5" w:rsidRDefault="008A2DA5" w:rsidP="00DA3DF5">
                <w:pPr>
                  <w:rPr>
                    <w:rStyle w:val="a9"/>
                    <w:szCs w:val="24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9" style="position:absolute;z-index:251652608" from="492.3pt,1.15pt" to="492.3pt,22.55pt" strokeweight="1.5pt"/>
      </w:pict>
    </w:r>
    <w:r w:rsidRPr="005C087D">
      <w:rPr>
        <w:noProof/>
        <w:sz w:val="18"/>
      </w:rPr>
      <w:pict>
        <v:group id="_x0000_s2710" style="position:absolute;margin-left:-43.4pt;margin-top:389.5pt;width:42.6pt;height:425.2pt;z-index:251790848" coordorigin="4139,7926" coordsize="852,8504">
          <v:group id="_x0000_s2711" style="position:absolute;left:4310;top:11611;width:681;height:4819" coordorigin="4310,11611" coordsize="681,4819">
            <v:shape id="_x0000_s2712" type="#_x0000_t202" style="position:absolute;left:4310;top:15012;width:283;height:1417" strokeweight="1.5pt">
              <v:textbox style="layout-flow:vertical;mso-layout-flow-alt:bottom-to-top;mso-next-textbox:#_x0000_s2712" inset="0,0,0,0">
                <w:txbxContent>
                  <w:p w:rsidR="008A2DA5" w:rsidRPr="00BE6B6D" w:rsidRDefault="008A2DA5" w:rsidP="0003006C">
                    <w:pPr>
                      <w:pStyle w:val="ae"/>
                      <w:rPr>
                        <w:rFonts w:ascii="Times New Roman" w:hAnsi="Times New Roman"/>
                        <w:sz w:val="20"/>
                      </w:rPr>
                    </w:pPr>
                    <w:r w:rsidRPr="00BE6B6D">
                      <w:rPr>
                        <w:rFonts w:ascii="Times New Roman" w:hAnsi="Times New Roman"/>
                        <w:i w:val="0"/>
                        <w:sz w:val="20"/>
                      </w:rPr>
                      <w:t>Инв. № подл</w:t>
                    </w:r>
                    <w:r w:rsidRPr="00BE6B6D">
                      <w:rPr>
                        <w:rFonts w:ascii="Times New Roman" w:hAnsi="Times New Roman"/>
                        <w:sz w:val="20"/>
                      </w:rPr>
                      <w:t>.</w:t>
                    </w:r>
                  </w:p>
                </w:txbxContent>
              </v:textbox>
            </v:shape>
            <v:shape id="_x0000_s2713" type="#_x0000_t202" style="position:absolute;left:4311;top:13025;width:283;height:1984" strokeweight="1.5pt">
              <v:textbox style="layout-flow:vertical;mso-layout-flow-alt:bottom-to-top;mso-next-textbox:#_x0000_s2713" inset="0,0,0,0">
                <w:txbxContent>
                  <w:p w:rsidR="008A2DA5" w:rsidRPr="006057C9" w:rsidRDefault="008A2DA5" w:rsidP="0003006C">
                    <w:pPr>
                      <w:pStyle w:val="ae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6057C9">
                      <w:rPr>
                        <w:rFonts w:ascii="Times New Roman" w:hAnsi="Times New Roman"/>
                        <w:i w:val="0"/>
                        <w:sz w:val="20"/>
                      </w:rPr>
                      <w:t>Подп. и дата</w:t>
                    </w:r>
                  </w:p>
                </w:txbxContent>
              </v:textbox>
            </v:shape>
            <v:shape id="_x0000_s2714" type="#_x0000_t202" style="position:absolute;left:4313;top:11611;width:283;height:1417" strokeweight="1.5pt">
              <v:textbox style="layout-flow:vertical;mso-layout-flow-alt:bottom-to-top;mso-next-textbox:#_x0000_s2714" inset="0,0,0,0">
                <w:txbxContent>
                  <w:p w:rsidR="008A2DA5" w:rsidRPr="006057C9" w:rsidRDefault="008A2DA5" w:rsidP="0003006C">
                    <w:pPr>
                      <w:pStyle w:val="ae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6057C9">
                      <w:rPr>
                        <w:rFonts w:ascii="Times New Roman" w:hAnsi="Times New Roman"/>
                        <w:i w:val="0"/>
                        <w:sz w:val="20"/>
                      </w:rPr>
                      <w:t>Взам. Инв. №</w:t>
                    </w:r>
                  </w:p>
                </w:txbxContent>
              </v:textbox>
            </v:shape>
            <v:shape id="_x0000_s2715" type="#_x0000_t202" style="position:absolute;left:4596;top:13028;width:395;height:1984" strokeweight="1.5pt">
              <v:textbox style="layout-flow:vertical;mso-layout-flow-alt:bottom-to-top;mso-next-textbox:#_x0000_s2715" inset="0,0,0,0">
                <w:txbxContent>
                  <w:p w:rsidR="008A2DA5" w:rsidRPr="00A16D6F" w:rsidRDefault="008A2DA5" w:rsidP="00A16D6F"/>
                </w:txbxContent>
              </v:textbox>
            </v:shape>
            <v:shape id="_x0000_s2716" type="#_x0000_t202" style="position:absolute;left:4593;top:15013;width:398;height:1417" strokeweight="1.5pt">
              <v:textbox style="layout-flow:vertical;mso-layout-flow-alt:bottom-to-top;mso-next-textbox:#_x0000_s2716" inset="0,0,0,0">
                <w:txbxContent>
                  <w:p w:rsidR="008A2DA5" w:rsidRPr="00BE6B6D" w:rsidRDefault="008A2DA5" w:rsidP="0003006C">
                    <w:pPr>
                      <w:pStyle w:val="ae"/>
                      <w:spacing w:before="40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</v:shape>
            <v:shape id="_x0000_s2717" type="#_x0000_t202" style="position:absolute;left:4593;top:11611;width:398;height:1417" strokeweight="1.5pt">
              <v:textbox style="layout-flow:vertical;mso-layout-flow-alt:bottom-to-top;mso-next-textbox:#_x0000_s2717" inset="0,0,0,0">
                <w:txbxContent>
                  <w:p w:rsidR="008A2DA5" w:rsidRPr="00A16D6F" w:rsidRDefault="008A2DA5" w:rsidP="00A16D6F"/>
                </w:txbxContent>
              </v:textbox>
            </v:shape>
          </v:group>
          <v:group id="_x0000_s2718" style="position:absolute;left:4139;top:7926;width:852;height:3685" coordorigin="4139,7926" coordsize="852,3685">
            <v:shape id="_x0000_s2719" type="#_x0000_t202" style="position:absolute;left:4706;top:10477;width:285;height:1134" strokeweight="1.5pt">
              <v:textbox style="layout-flow:vertical;mso-layout-flow-alt:bottom-to-top;mso-next-textbox:#_x0000_s2719" inset="0,0,0,0">
                <w:txbxContent>
                  <w:p w:rsidR="008A2DA5" w:rsidRPr="003A1D2A" w:rsidRDefault="008A2DA5" w:rsidP="0003006C"/>
                </w:txbxContent>
              </v:textbox>
            </v:shape>
            <v:shape id="_x0000_s2720" type="#_x0000_t202" style="position:absolute;left:4707;top:9343;width:283;height:1134" strokeweight="1.5pt">
              <v:textbox style="layout-flow:vertical;mso-layout-flow-alt:bottom-to-top;mso-next-textbox:#_x0000_s2720" inset="0,0,0,0">
                <w:txbxContent>
                  <w:p w:rsidR="008A2DA5" w:rsidRPr="00D6697F" w:rsidRDefault="008A2DA5" w:rsidP="0003006C"/>
                </w:txbxContent>
              </v:textbox>
            </v:shape>
            <v:shape id="_x0000_s2721" type="#_x0000_t202" style="position:absolute;left:4707;top:8491;width:283;height:850" strokeweight="1.5pt">
              <v:textbox style="layout-flow:vertical;mso-layout-flow-alt:bottom-to-top;mso-next-textbox:#_x0000_s2721" inset="0,0,0,0">
                <w:txbxContent>
                  <w:p w:rsidR="008A2DA5" w:rsidRPr="00D6697F" w:rsidRDefault="008A2DA5" w:rsidP="0003006C"/>
                </w:txbxContent>
              </v:textbox>
            </v:shape>
            <v:shape id="_x0000_s2722" type="#_x0000_t202" style="position:absolute;left:4708;top:7926;width:283;height:567" strokeweight="1.5pt">
              <v:textbox style="layout-flow:vertical;mso-layout-flow-alt:bottom-to-top;mso-next-textbox:#_x0000_s2722" inset="0,0,0,0">
                <w:txbxContent>
                  <w:p w:rsidR="008A2DA5" w:rsidRPr="00D6697F" w:rsidRDefault="008A2DA5" w:rsidP="0003006C"/>
                </w:txbxContent>
              </v:textbox>
            </v:shape>
            <v:shape id="_x0000_s2723" type="#_x0000_t202" style="position:absolute;left:4139;top:7926;width:283;height:3685" strokeweight="1.5pt">
              <v:textbox style="layout-flow:vertical;mso-layout-flow-alt:bottom-to-top;mso-next-textbox:#_x0000_s2723" inset="0,0,0,0">
                <w:txbxContent>
                  <w:p w:rsidR="008A2DA5" w:rsidRPr="00581615" w:rsidRDefault="008A2DA5" w:rsidP="0003006C">
                    <w:pPr>
                      <w:ind w:left="57"/>
                      <w:rPr>
                        <w:lang w:val="en-US"/>
                      </w:rPr>
                    </w:pPr>
                    <w:r w:rsidRPr="00581615">
                      <w:t>Согласовано</w:t>
                    </w:r>
                    <w:r>
                      <w:rPr>
                        <w:lang w:val="en-US"/>
                      </w:rPr>
                      <w:t>:</w:t>
                    </w:r>
                  </w:p>
                </w:txbxContent>
              </v:textbox>
            </v:shape>
            <v:shape id="_x0000_s2724" type="#_x0000_t202" style="position:absolute;left:4421;top:10477;width:283;height:1134" strokeweight="1.5pt">
              <v:textbox style="layout-flow:vertical;mso-layout-flow-alt:bottom-to-top;mso-next-textbox:#_x0000_s2724" inset="0,0,0,0">
                <w:txbxContent>
                  <w:p w:rsidR="008A2DA5" w:rsidRPr="003A1D2A" w:rsidRDefault="008A2DA5" w:rsidP="0003006C"/>
                </w:txbxContent>
              </v:textbox>
            </v:shape>
            <v:shape id="_x0000_s2725" type="#_x0000_t202" style="position:absolute;left:4422;top:8493;width:283;height:850" strokeweight="1.5pt">
              <v:textbox style="layout-flow:vertical;mso-layout-flow-alt:bottom-to-top;mso-next-textbox:#_x0000_s2725" inset="0,0,0,0">
                <w:txbxContent>
                  <w:p w:rsidR="008A2DA5" w:rsidRPr="00D6697F" w:rsidRDefault="008A2DA5" w:rsidP="0003006C"/>
                </w:txbxContent>
              </v:textbox>
            </v:shape>
            <v:shape id="_x0000_s2726" type="#_x0000_t202" style="position:absolute;left:4421;top:7926;width:287;height:565" strokeweight="1.5pt">
              <v:textbox style="layout-flow:vertical;mso-layout-flow-alt:bottom-to-top;mso-next-textbox:#_x0000_s2726" inset="0,0,0,0">
                <w:txbxContent>
                  <w:p w:rsidR="008A2DA5" w:rsidRPr="00D6697F" w:rsidRDefault="008A2DA5" w:rsidP="0003006C"/>
                </w:txbxContent>
              </v:textbox>
            </v:shape>
          </v:group>
        </v:group>
      </w:pict>
    </w:r>
    <w:r>
      <w:rPr>
        <w:noProof/>
      </w:rPr>
      <w:pict>
        <v:line id="_x0000_s2070" style="position:absolute;z-index:251653632;mso-position-horizontal-relative:page;mso-position-vertical-relative:page" from="549pt,33.45pt" to="577.35pt,33.45pt" strokeweight="1.5pt">
          <w10:wrap anchorx="page" anchory="page"/>
        </v:line>
      </w:pict>
    </w:r>
    <w:r w:rsidR="008A2DA5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Default="005C087D" w:rsidP="00421D13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488.45pt;margin-top:15.05pt;width:36.4pt;height:20.6pt;z-index:251665920" filled="f" stroked="f">
          <v:textbox style="mso-next-textbox:#_x0000_s2084">
            <w:txbxContent>
              <w:p w:rsidR="008A2DA5" w:rsidRPr="00DA3DF5" w:rsidRDefault="008A2DA5" w:rsidP="00E22EFB">
                <w:pPr>
                  <w:jc w:val="center"/>
                  <w:rPr>
                    <w:rFonts w:ascii="Arial Narrow" w:hAnsi="Arial Narrow" w:cs="Arial"/>
                    <w:sz w:val="24"/>
                    <w:szCs w:val="24"/>
                  </w:rPr>
                </w:pPr>
              </w:p>
            </w:txbxContent>
          </v:textbox>
        </v:shape>
      </w:pict>
    </w:r>
    <w:r>
      <w:rPr>
        <w:noProof/>
      </w:rPr>
      <w:pict>
        <v:line id="_x0000_s2271" style="position:absolute;flip:x;z-index:251735552" from="492.95pt,15.1pt" to="492.95pt,36.25pt" strokeweight="1.5pt"/>
      </w:pict>
    </w:r>
    <w:r>
      <w:rPr>
        <w:noProof/>
      </w:rPr>
      <w:pict>
        <v:line id="_x0000_s2058" style="position:absolute;z-index:251650560;mso-position-horizontal-relative:page;mso-position-vertical-relative:page" from="549.75pt,35.6pt" to="578.1pt,35.6pt" strokeweight="1.5pt">
          <w10:wrap anchorx="page" anchory="page"/>
        </v:line>
      </w:pict>
    </w:r>
    <w:r>
      <w:rPr>
        <w:noProof/>
      </w:rPr>
      <w:pict>
        <v:rect id="_x0000_s2056" style="position:absolute;margin-left:55.8pt;margin-top:15.1pt;width:522.3pt;height:811.15pt;z-index:251648512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A5" w:rsidRPr="00D24325" w:rsidRDefault="008A2DA5" w:rsidP="00D24325">
    <w:pPr>
      <w:pStyle w:val="a3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40C0"/>
    <w:multiLevelType w:val="hybridMultilevel"/>
    <w:tmpl w:val="8AA2EF38"/>
    <w:lvl w:ilvl="0" w:tplc="203E5F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93661"/>
    <w:multiLevelType w:val="hybridMultilevel"/>
    <w:tmpl w:val="E75EAC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1B206AE"/>
    <w:multiLevelType w:val="hybridMultilevel"/>
    <w:tmpl w:val="D346C696"/>
    <w:lvl w:ilvl="0" w:tplc="3556976A">
      <w:start w:val="1"/>
      <w:numFmt w:val="bullet"/>
      <w:lvlText w:val=""/>
      <w:lvlJc w:val="left"/>
      <w:pPr>
        <w:tabs>
          <w:tab w:val="num" w:pos="1322"/>
        </w:tabs>
        <w:ind w:left="1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2"/>
        </w:tabs>
        <w:ind w:left="2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2"/>
        </w:tabs>
        <w:ind w:left="2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2"/>
        </w:tabs>
        <w:ind w:left="3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2"/>
        </w:tabs>
        <w:ind w:left="4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2"/>
        </w:tabs>
        <w:ind w:left="4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2"/>
        </w:tabs>
        <w:ind w:left="5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2"/>
        </w:tabs>
        <w:ind w:left="6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2"/>
        </w:tabs>
        <w:ind w:left="7082" w:hanging="360"/>
      </w:pPr>
      <w:rPr>
        <w:rFonts w:ascii="Wingdings" w:hAnsi="Wingdings" w:hint="default"/>
      </w:rPr>
    </w:lvl>
  </w:abstractNum>
  <w:abstractNum w:abstractNumId="3">
    <w:nsid w:val="1D852CD7"/>
    <w:multiLevelType w:val="hybridMultilevel"/>
    <w:tmpl w:val="73C848E6"/>
    <w:lvl w:ilvl="0" w:tplc="F502D6C4">
      <w:start w:val="1"/>
      <w:numFmt w:val="decimal"/>
      <w:lvlText w:val="%1."/>
      <w:lvlJc w:val="left"/>
      <w:pPr>
        <w:tabs>
          <w:tab w:val="num" w:pos="777"/>
        </w:tabs>
        <w:ind w:left="777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8A2F77"/>
    <w:multiLevelType w:val="hybridMultilevel"/>
    <w:tmpl w:val="F93658D2"/>
    <w:lvl w:ilvl="0" w:tplc="113A59FA">
      <w:start w:val="1"/>
      <w:numFmt w:val="decimal"/>
      <w:lvlText w:val="0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74E67A7"/>
    <w:multiLevelType w:val="hybridMultilevel"/>
    <w:tmpl w:val="7E10A6CE"/>
    <w:lvl w:ilvl="0" w:tplc="E63040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878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016419A"/>
    <w:multiLevelType w:val="hybridMultilevel"/>
    <w:tmpl w:val="CE926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A4C06"/>
    <w:multiLevelType w:val="hybridMultilevel"/>
    <w:tmpl w:val="9BE41EB2"/>
    <w:lvl w:ilvl="0" w:tplc="E630409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9">
    <w:nsid w:val="4A846A0A"/>
    <w:multiLevelType w:val="hybridMultilevel"/>
    <w:tmpl w:val="A87E7C0A"/>
    <w:lvl w:ilvl="0" w:tplc="F502D6C4">
      <w:start w:val="1"/>
      <w:numFmt w:val="decimal"/>
      <w:lvlText w:val="%1."/>
      <w:lvlJc w:val="left"/>
      <w:pPr>
        <w:tabs>
          <w:tab w:val="num" w:pos="777"/>
        </w:tabs>
        <w:ind w:left="777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0">
    <w:nsid w:val="4E346DE0"/>
    <w:multiLevelType w:val="hybridMultilevel"/>
    <w:tmpl w:val="A5424786"/>
    <w:lvl w:ilvl="0" w:tplc="2572DEEC">
      <w:start w:val="10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1">
    <w:nsid w:val="52C47A86"/>
    <w:multiLevelType w:val="hybridMultilevel"/>
    <w:tmpl w:val="DD744506"/>
    <w:lvl w:ilvl="0" w:tplc="E630409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560123D"/>
    <w:multiLevelType w:val="hybridMultilevel"/>
    <w:tmpl w:val="B8F2C12A"/>
    <w:lvl w:ilvl="0" w:tplc="F502D6C4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96495C"/>
    <w:multiLevelType w:val="singleLevel"/>
    <w:tmpl w:val="114CD3AA"/>
    <w:lvl w:ilvl="0">
      <w:start w:val="14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599D359A"/>
    <w:multiLevelType w:val="hybridMultilevel"/>
    <w:tmpl w:val="AD0889F2"/>
    <w:lvl w:ilvl="0" w:tplc="DB3C40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8A605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8828C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033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6EEDD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B9E57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072CC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BDED6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3DAF43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A07758D"/>
    <w:multiLevelType w:val="singleLevel"/>
    <w:tmpl w:val="07FA5CF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5B1E4E84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13C0A47"/>
    <w:multiLevelType w:val="singleLevel"/>
    <w:tmpl w:val="DFF2DCC0"/>
    <w:lvl w:ilvl="0">
      <w:start w:val="1"/>
      <w:numFmt w:val="decimal"/>
      <w:lvlText w:val="%1."/>
      <w:lvlJc w:val="left"/>
      <w:pPr>
        <w:tabs>
          <w:tab w:val="num" w:pos="2367"/>
        </w:tabs>
        <w:ind w:left="2367" w:hanging="360"/>
      </w:pPr>
      <w:rPr>
        <w:rFonts w:hint="default"/>
      </w:rPr>
    </w:lvl>
  </w:abstractNum>
  <w:abstractNum w:abstractNumId="18">
    <w:nsid w:val="627B4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383879"/>
    <w:multiLevelType w:val="hybridMultilevel"/>
    <w:tmpl w:val="9482DEBA"/>
    <w:lvl w:ilvl="0" w:tplc="90C4482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6FD5557"/>
    <w:multiLevelType w:val="hybridMultilevel"/>
    <w:tmpl w:val="5428F2FC"/>
    <w:lvl w:ilvl="0" w:tplc="0B0888AC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665F7"/>
    <w:multiLevelType w:val="hybridMultilevel"/>
    <w:tmpl w:val="46E2DA90"/>
    <w:lvl w:ilvl="0" w:tplc="0A862142">
      <w:start w:val="1"/>
      <w:numFmt w:val="decimal"/>
      <w:lvlText w:val="0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07293"/>
    <w:multiLevelType w:val="hybridMultilevel"/>
    <w:tmpl w:val="A14C5C00"/>
    <w:lvl w:ilvl="0" w:tplc="6DACC4A0">
      <w:start w:val="1"/>
      <w:numFmt w:val="decimal"/>
      <w:lvlText w:val="%1"/>
      <w:lvlJc w:val="center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002534"/>
    <w:multiLevelType w:val="hybridMultilevel"/>
    <w:tmpl w:val="C3D8F126"/>
    <w:lvl w:ilvl="0" w:tplc="AE603C62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F82243"/>
    <w:multiLevelType w:val="hybridMultilevel"/>
    <w:tmpl w:val="27DEBE1E"/>
    <w:lvl w:ilvl="0" w:tplc="0419000F">
      <w:start w:val="1"/>
      <w:numFmt w:val="decimal"/>
      <w:lvlText w:val="%1."/>
      <w:lvlJc w:val="left"/>
      <w:pPr>
        <w:tabs>
          <w:tab w:val="num" w:pos="1322"/>
        </w:tabs>
        <w:ind w:left="13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2"/>
        </w:tabs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2"/>
        </w:tabs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2"/>
        </w:tabs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2"/>
        </w:tabs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2"/>
        </w:tabs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2"/>
        </w:tabs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2"/>
        </w:tabs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2"/>
        </w:tabs>
        <w:ind w:left="7082" w:hanging="180"/>
      </w:pPr>
    </w:lvl>
  </w:abstractNum>
  <w:abstractNum w:abstractNumId="25">
    <w:nsid w:val="7DC00687"/>
    <w:multiLevelType w:val="hybridMultilevel"/>
    <w:tmpl w:val="35C89DF2"/>
    <w:lvl w:ilvl="0" w:tplc="B40497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24"/>
  </w:num>
  <w:num w:numId="9">
    <w:abstractNumId w:val="2"/>
  </w:num>
  <w:num w:numId="10">
    <w:abstractNumId w:val="25"/>
  </w:num>
  <w:num w:numId="11">
    <w:abstractNumId w:val="21"/>
  </w:num>
  <w:num w:numId="12">
    <w:abstractNumId w:val="23"/>
  </w:num>
  <w:num w:numId="13">
    <w:abstractNumId w:val="12"/>
  </w:num>
  <w:num w:numId="14">
    <w:abstractNumId w:val="3"/>
  </w:num>
  <w:num w:numId="15">
    <w:abstractNumId w:val="9"/>
  </w:num>
  <w:num w:numId="16">
    <w:abstractNumId w:val="22"/>
  </w:num>
  <w:num w:numId="17">
    <w:abstractNumId w:val="4"/>
  </w:num>
  <w:num w:numId="18">
    <w:abstractNumId w:val="5"/>
  </w:num>
  <w:num w:numId="19">
    <w:abstractNumId w:val="0"/>
  </w:num>
  <w:num w:numId="20">
    <w:abstractNumId w:val="20"/>
  </w:num>
  <w:num w:numId="21">
    <w:abstractNumId w:val="19"/>
  </w:num>
  <w:num w:numId="22">
    <w:abstractNumId w:val="1"/>
  </w:num>
  <w:num w:numId="23">
    <w:abstractNumId w:val="8"/>
  </w:num>
  <w:num w:numId="24">
    <w:abstractNumId w:val="7"/>
  </w:num>
  <w:num w:numId="25">
    <w:abstractNumId w:val="10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cumentProtection w:edit="forms" w:enforcement="0"/>
  <w:defaultTabStop w:val="720"/>
  <w:drawingGridHorizontalSpacing w:val="100"/>
  <w:drawingGridVerticalSpacing w:val="11"/>
  <w:displayHorizontalDrawingGridEvery w:val="0"/>
  <w:displayVerticalDrawingGridEvery w:val="0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3720"/>
    <w:rsid w:val="000013E5"/>
    <w:rsid w:val="0000250D"/>
    <w:rsid w:val="00003607"/>
    <w:rsid w:val="000056CA"/>
    <w:rsid w:val="00014632"/>
    <w:rsid w:val="000172BA"/>
    <w:rsid w:val="000205CB"/>
    <w:rsid w:val="00020BD4"/>
    <w:rsid w:val="0002100E"/>
    <w:rsid w:val="00021C98"/>
    <w:rsid w:val="00022BC9"/>
    <w:rsid w:val="00023993"/>
    <w:rsid w:val="000242C9"/>
    <w:rsid w:val="0002541B"/>
    <w:rsid w:val="00026B05"/>
    <w:rsid w:val="00026DA7"/>
    <w:rsid w:val="000275AF"/>
    <w:rsid w:val="0003006C"/>
    <w:rsid w:val="0003027C"/>
    <w:rsid w:val="00031457"/>
    <w:rsid w:val="00040EE5"/>
    <w:rsid w:val="00044D29"/>
    <w:rsid w:val="00044DE4"/>
    <w:rsid w:val="00046910"/>
    <w:rsid w:val="00046CC6"/>
    <w:rsid w:val="00050098"/>
    <w:rsid w:val="00050889"/>
    <w:rsid w:val="00050A3B"/>
    <w:rsid w:val="0005142D"/>
    <w:rsid w:val="00055491"/>
    <w:rsid w:val="00061E20"/>
    <w:rsid w:val="0006304E"/>
    <w:rsid w:val="000655CC"/>
    <w:rsid w:val="0006697E"/>
    <w:rsid w:val="00072AF7"/>
    <w:rsid w:val="00074313"/>
    <w:rsid w:val="00074607"/>
    <w:rsid w:val="00075F0F"/>
    <w:rsid w:val="00080C27"/>
    <w:rsid w:val="00081C09"/>
    <w:rsid w:val="00091D59"/>
    <w:rsid w:val="00094133"/>
    <w:rsid w:val="00094E47"/>
    <w:rsid w:val="000978C6"/>
    <w:rsid w:val="000A043A"/>
    <w:rsid w:val="000A105E"/>
    <w:rsid w:val="000A400A"/>
    <w:rsid w:val="000A6B80"/>
    <w:rsid w:val="000A7AFB"/>
    <w:rsid w:val="000B0886"/>
    <w:rsid w:val="000B2371"/>
    <w:rsid w:val="000B2E45"/>
    <w:rsid w:val="000B3D91"/>
    <w:rsid w:val="000B5A77"/>
    <w:rsid w:val="000B69E3"/>
    <w:rsid w:val="000B6EF1"/>
    <w:rsid w:val="000B7D98"/>
    <w:rsid w:val="000C2E4F"/>
    <w:rsid w:val="000C398D"/>
    <w:rsid w:val="000C3D45"/>
    <w:rsid w:val="000C46CC"/>
    <w:rsid w:val="000D15E3"/>
    <w:rsid w:val="000D4596"/>
    <w:rsid w:val="000D4A1B"/>
    <w:rsid w:val="000D55E5"/>
    <w:rsid w:val="000D6C6A"/>
    <w:rsid w:val="000D74C3"/>
    <w:rsid w:val="000E0363"/>
    <w:rsid w:val="000E125F"/>
    <w:rsid w:val="000E2124"/>
    <w:rsid w:val="000E22CD"/>
    <w:rsid w:val="000E24E9"/>
    <w:rsid w:val="000E40F2"/>
    <w:rsid w:val="000E48BB"/>
    <w:rsid w:val="000E5491"/>
    <w:rsid w:val="000E5676"/>
    <w:rsid w:val="000E7F3E"/>
    <w:rsid w:val="000F05A6"/>
    <w:rsid w:val="000F184B"/>
    <w:rsid w:val="000F2877"/>
    <w:rsid w:val="000F4D4C"/>
    <w:rsid w:val="000F4D8C"/>
    <w:rsid w:val="000F6F56"/>
    <w:rsid w:val="00106497"/>
    <w:rsid w:val="00106AFF"/>
    <w:rsid w:val="00107DC5"/>
    <w:rsid w:val="00111390"/>
    <w:rsid w:val="00111DD8"/>
    <w:rsid w:val="00112111"/>
    <w:rsid w:val="00113AE8"/>
    <w:rsid w:val="00113B86"/>
    <w:rsid w:val="0011563B"/>
    <w:rsid w:val="0011574F"/>
    <w:rsid w:val="00116416"/>
    <w:rsid w:val="0011715D"/>
    <w:rsid w:val="00121F72"/>
    <w:rsid w:val="00124DB9"/>
    <w:rsid w:val="001250B5"/>
    <w:rsid w:val="001252C4"/>
    <w:rsid w:val="00125FC5"/>
    <w:rsid w:val="00126B67"/>
    <w:rsid w:val="00130661"/>
    <w:rsid w:val="001366DF"/>
    <w:rsid w:val="00137932"/>
    <w:rsid w:val="00141BA0"/>
    <w:rsid w:val="00142B34"/>
    <w:rsid w:val="0014383C"/>
    <w:rsid w:val="00145833"/>
    <w:rsid w:val="0014720A"/>
    <w:rsid w:val="001504CB"/>
    <w:rsid w:val="00152C0E"/>
    <w:rsid w:val="00153577"/>
    <w:rsid w:val="0015396F"/>
    <w:rsid w:val="00155C04"/>
    <w:rsid w:val="0015760A"/>
    <w:rsid w:val="001623E3"/>
    <w:rsid w:val="00162ACC"/>
    <w:rsid w:val="00162B91"/>
    <w:rsid w:val="00163B93"/>
    <w:rsid w:val="00164D4B"/>
    <w:rsid w:val="00165DA5"/>
    <w:rsid w:val="001666BE"/>
    <w:rsid w:val="00166760"/>
    <w:rsid w:val="00171FA1"/>
    <w:rsid w:val="00172143"/>
    <w:rsid w:val="00173010"/>
    <w:rsid w:val="00175C29"/>
    <w:rsid w:val="001838B2"/>
    <w:rsid w:val="00184A37"/>
    <w:rsid w:val="00184EBC"/>
    <w:rsid w:val="00185214"/>
    <w:rsid w:val="00185EFF"/>
    <w:rsid w:val="00190F65"/>
    <w:rsid w:val="00191C90"/>
    <w:rsid w:val="001937FC"/>
    <w:rsid w:val="001946D4"/>
    <w:rsid w:val="00194F6E"/>
    <w:rsid w:val="001A378A"/>
    <w:rsid w:val="001A647A"/>
    <w:rsid w:val="001B1664"/>
    <w:rsid w:val="001B2186"/>
    <w:rsid w:val="001B28AB"/>
    <w:rsid w:val="001B2F61"/>
    <w:rsid w:val="001B49E6"/>
    <w:rsid w:val="001B4C80"/>
    <w:rsid w:val="001C0A1A"/>
    <w:rsid w:val="001C15F2"/>
    <w:rsid w:val="001C3373"/>
    <w:rsid w:val="001C6A22"/>
    <w:rsid w:val="001D0449"/>
    <w:rsid w:val="001D05A9"/>
    <w:rsid w:val="001D075D"/>
    <w:rsid w:val="001D13A7"/>
    <w:rsid w:val="001D3221"/>
    <w:rsid w:val="001D4B98"/>
    <w:rsid w:val="001E08E4"/>
    <w:rsid w:val="001E2773"/>
    <w:rsid w:val="001E2CD1"/>
    <w:rsid w:val="001E3D80"/>
    <w:rsid w:val="001E5AE4"/>
    <w:rsid w:val="001E5DAB"/>
    <w:rsid w:val="001E6D26"/>
    <w:rsid w:val="001E734B"/>
    <w:rsid w:val="001E7755"/>
    <w:rsid w:val="001E7A07"/>
    <w:rsid w:val="001F0C85"/>
    <w:rsid w:val="001F10F8"/>
    <w:rsid w:val="001F239E"/>
    <w:rsid w:val="001F347D"/>
    <w:rsid w:val="001F56C6"/>
    <w:rsid w:val="001F6799"/>
    <w:rsid w:val="001F7A0F"/>
    <w:rsid w:val="001F7B49"/>
    <w:rsid w:val="001F7E36"/>
    <w:rsid w:val="0020014E"/>
    <w:rsid w:val="00201198"/>
    <w:rsid w:val="002073EE"/>
    <w:rsid w:val="002127F0"/>
    <w:rsid w:val="00213430"/>
    <w:rsid w:val="00220B4F"/>
    <w:rsid w:val="00221D49"/>
    <w:rsid w:val="0022335C"/>
    <w:rsid w:val="002235D3"/>
    <w:rsid w:val="002249A9"/>
    <w:rsid w:val="00224C7F"/>
    <w:rsid w:val="00226429"/>
    <w:rsid w:val="0022743B"/>
    <w:rsid w:val="00230789"/>
    <w:rsid w:val="0023168D"/>
    <w:rsid w:val="002324F4"/>
    <w:rsid w:val="00232987"/>
    <w:rsid w:val="00233086"/>
    <w:rsid w:val="0024053B"/>
    <w:rsid w:val="002416DA"/>
    <w:rsid w:val="002416FE"/>
    <w:rsid w:val="002420DC"/>
    <w:rsid w:val="002470CF"/>
    <w:rsid w:val="00247E43"/>
    <w:rsid w:val="00250FCE"/>
    <w:rsid w:val="0025252D"/>
    <w:rsid w:val="00253F95"/>
    <w:rsid w:val="0025417B"/>
    <w:rsid w:val="00254E09"/>
    <w:rsid w:val="00255513"/>
    <w:rsid w:val="002578FD"/>
    <w:rsid w:val="002611D7"/>
    <w:rsid w:val="00261C7E"/>
    <w:rsid w:val="00264493"/>
    <w:rsid w:val="002649C9"/>
    <w:rsid w:val="00265095"/>
    <w:rsid w:val="00265BF6"/>
    <w:rsid w:val="00265EE1"/>
    <w:rsid w:val="00267D18"/>
    <w:rsid w:val="002703D0"/>
    <w:rsid w:val="0027247C"/>
    <w:rsid w:val="002743DC"/>
    <w:rsid w:val="00275286"/>
    <w:rsid w:val="00276328"/>
    <w:rsid w:val="00276414"/>
    <w:rsid w:val="00276DC2"/>
    <w:rsid w:val="0028028F"/>
    <w:rsid w:val="0028036F"/>
    <w:rsid w:val="00281B87"/>
    <w:rsid w:val="00282808"/>
    <w:rsid w:val="002843B5"/>
    <w:rsid w:val="002856CE"/>
    <w:rsid w:val="002856F6"/>
    <w:rsid w:val="002867C2"/>
    <w:rsid w:val="002879D9"/>
    <w:rsid w:val="00287FAB"/>
    <w:rsid w:val="00291CAB"/>
    <w:rsid w:val="00292627"/>
    <w:rsid w:val="0029496F"/>
    <w:rsid w:val="002951B1"/>
    <w:rsid w:val="0029625A"/>
    <w:rsid w:val="002A27BC"/>
    <w:rsid w:val="002A28FC"/>
    <w:rsid w:val="002A5C0E"/>
    <w:rsid w:val="002A6893"/>
    <w:rsid w:val="002A69E6"/>
    <w:rsid w:val="002A6D9F"/>
    <w:rsid w:val="002A6E38"/>
    <w:rsid w:val="002A6F10"/>
    <w:rsid w:val="002A72DC"/>
    <w:rsid w:val="002B2653"/>
    <w:rsid w:val="002B59A1"/>
    <w:rsid w:val="002C03BB"/>
    <w:rsid w:val="002C3FEA"/>
    <w:rsid w:val="002C54C9"/>
    <w:rsid w:val="002D0A0B"/>
    <w:rsid w:val="002D1507"/>
    <w:rsid w:val="002D1762"/>
    <w:rsid w:val="002D2BCE"/>
    <w:rsid w:val="002D2C25"/>
    <w:rsid w:val="002D4665"/>
    <w:rsid w:val="002D556D"/>
    <w:rsid w:val="002D593D"/>
    <w:rsid w:val="002E0EB0"/>
    <w:rsid w:val="002E1765"/>
    <w:rsid w:val="002E17AE"/>
    <w:rsid w:val="002E2153"/>
    <w:rsid w:val="002E5CA8"/>
    <w:rsid w:val="002E5EB8"/>
    <w:rsid w:val="002E6024"/>
    <w:rsid w:val="002E74AC"/>
    <w:rsid w:val="002E7C60"/>
    <w:rsid w:val="002F0DB9"/>
    <w:rsid w:val="002F1627"/>
    <w:rsid w:val="002F6C8A"/>
    <w:rsid w:val="00300314"/>
    <w:rsid w:val="00300B2B"/>
    <w:rsid w:val="00300EA2"/>
    <w:rsid w:val="003036FC"/>
    <w:rsid w:val="003038C1"/>
    <w:rsid w:val="00303918"/>
    <w:rsid w:val="0030560A"/>
    <w:rsid w:val="00305A46"/>
    <w:rsid w:val="00307459"/>
    <w:rsid w:val="003075A7"/>
    <w:rsid w:val="003078F5"/>
    <w:rsid w:val="00307F6D"/>
    <w:rsid w:val="00312461"/>
    <w:rsid w:val="0031326C"/>
    <w:rsid w:val="003153D1"/>
    <w:rsid w:val="00317089"/>
    <w:rsid w:val="00317811"/>
    <w:rsid w:val="0032083F"/>
    <w:rsid w:val="00323870"/>
    <w:rsid w:val="00324AF1"/>
    <w:rsid w:val="003259C6"/>
    <w:rsid w:val="0033185C"/>
    <w:rsid w:val="00333031"/>
    <w:rsid w:val="00334B01"/>
    <w:rsid w:val="00334F1B"/>
    <w:rsid w:val="00337F47"/>
    <w:rsid w:val="00343AAC"/>
    <w:rsid w:val="00346ACE"/>
    <w:rsid w:val="00346CE0"/>
    <w:rsid w:val="00352653"/>
    <w:rsid w:val="00352802"/>
    <w:rsid w:val="003531ED"/>
    <w:rsid w:val="003545FF"/>
    <w:rsid w:val="003606EE"/>
    <w:rsid w:val="0036221C"/>
    <w:rsid w:val="00362B1D"/>
    <w:rsid w:val="00365D22"/>
    <w:rsid w:val="00366276"/>
    <w:rsid w:val="003677CA"/>
    <w:rsid w:val="0036796A"/>
    <w:rsid w:val="003709D5"/>
    <w:rsid w:val="003709E0"/>
    <w:rsid w:val="0037411C"/>
    <w:rsid w:val="0037493B"/>
    <w:rsid w:val="003851C4"/>
    <w:rsid w:val="00385329"/>
    <w:rsid w:val="0038534E"/>
    <w:rsid w:val="00386376"/>
    <w:rsid w:val="00387D14"/>
    <w:rsid w:val="00387F02"/>
    <w:rsid w:val="00392556"/>
    <w:rsid w:val="00392EBF"/>
    <w:rsid w:val="003959A6"/>
    <w:rsid w:val="00395F11"/>
    <w:rsid w:val="00396979"/>
    <w:rsid w:val="003A19E1"/>
    <w:rsid w:val="003A7F44"/>
    <w:rsid w:val="003B035B"/>
    <w:rsid w:val="003B07C7"/>
    <w:rsid w:val="003B0915"/>
    <w:rsid w:val="003B0E25"/>
    <w:rsid w:val="003B0E4B"/>
    <w:rsid w:val="003B1FEE"/>
    <w:rsid w:val="003B2169"/>
    <w:rsid w:val="003B37AA"/>
    <w:rsid w:val="003B41CC"/>
    <w:rsid w:val="003B52BA"/>
    <w:rsid w:val="003B6832"/>
    <w:rsid w:val="003B6EFD"/>
    <w:rsid w:val="003C2898"/>
    <w:rsid w:val="003C7537"/>
    <w:rsid w:val="003D2F3F"/>
    <w:rsid w:val="003D5D86"/>
    <w:rsid w:val="003D6933"/>
    <w:rsid w:val="003D7EDB"/>
    <w:rsid w:val="003E24F1"/>
    <w:rsid w:val="003E4300"/>
    <w:rsid w:val="003E54FB"/>
    <w:rsid w:val="003E6D88"/>
    <w:rsid w:val="003E759D"/>
    <w:rsid w:val="003F07E1"/>
    <w:rsid w:val="003F233C"/>
    <w:rsid w:val="003F2DE8"/>
    <w:rsid w:val="003F3E01"/>
    <w:rsid w:val="003F5631"/>
    <w:rsid w:val="003F590B"/>
    <w:rsid w:val="003F5E0A"/>
    <w:rsid w:val="00401D41"/>
    <w:rsid w:val="0041042F"/>
    <w:rsid w:val="00412A30"/>
    <w:rsid w:val="0041356F"/>
    <w:rsid w:val="0041404A"/>
    <w:rsid w:val="004158D6"/>
    <w:rsid w:val="0041670C"/>
    <w:rsid w:val="00417F15"/>
    <w:rsid w:val="00420264"/>
    <w:rsid w:val="00420D7A"/>
    <w:rsid w:val="00421D13"/>
    <w:rsid w:val="004220B9"/>
    <w:rsid w:val="00422600"/>
    <w:rsid w:val="00423546"/>
    <w:rsid w:val="004246E7"/>
    <w:rsid w:val="00424DF5"/>
    <w:rsid w:val="00425AF3"/>
    <w:rsid w:val="00431C2C"/>
    <w:rsid w:val="0043582C"/>
    <w:rsid w:val="004359B3"/>
    <w:rsid w:val="00435A04"/>
    <w:rsid w:val="00440D80"/>
    <w:rsid w:val="0044473D"/>
    <w:rsid w:val="00444CBF"/>
    <w:rsid w:val="004475E7"/>
    <w:rsid w:val="00455551"/>
    <w:rsid w:val="004562AB"/>
    <w:rsid w:val="00456978"/>
    <w:rsid w:val="00457276"/>
    <w:rsid w:val="00461124"/>
    <w:rsid w:val="00466495"/>
    <w:rsid w:val="00466B06"/>
    <w:rsid w:val="00467EF4"/>
    <w:rsid w:val="00467F72"/>
    <w:rsid w:val="00471717"/>
    <w:rsid w:val="004736D3"/>
    <w:rsid w:val="00473823"/>
    <w:rsid w:val="004768A4"/>
    <w:rsid w:val="004803BC"/>
    <w:rsid w:val="0048271F"/>
    <w:rsid w:val="00483A1D"/>
    <w:rsid w:val="00484FD3"/>
    <w:rsid w:val="004850E1"/>
    <w:rsid w:val="00486053"/>
    <w:rsid w:val="0048785F"/>
    <w:rsid w:val="00490150"/>
    <w:rsid w:val="00491440"/>
    <w:rsid w:val="004934C0"/>
    <w:rsid w:val="00495274"/>
    <w:rsid w:val="004952DC"/>
    <w:rsid w:val="00495587"/>
    <w:rsid w:val="004966B5"/>
    <w:rsid w:val="004970A2"/>
    <w:rsid w:val="004970E5"/>
    <w:rsid w:val="00497805"/>
    <w:rsid w:val="004A2CA4"/>
    <w:rsid w:val="004A38B4"/>
    <w:rsid w:val="004A56FD"/>
    <w:rsid w:val="004A5785"/>
    <w:rsid w:val="004A7ADF"/>
    <w:rsid w:val="004B118B"/>
    <w:rsid w:val="004B2F1A"/>
    <w:rsid w:val="004B3D94"/>
    <w:rsid w:val="004B6A16"/>
    <w:rsid w:val="004C5866"/>
    <w:rsid w:val="004C749F"/>
    <w:rsid w:val="004C74BC"/>
    <w:rsid w:val="004D002C"/>
    <w:rsid w:val="004D0458"/>
    <w:rsid w:val="004D1763"/>
    <w:rsid w:val="004D213D"/>
    <w:rsid w:val="004D22F9"/>
    <w:rsid w:val="004D402E"/>
    <w:rsid w:val="004D4E31"/>
    <w:rsid w:val="004D5D10"/>
    <w:rsid w:val="004D6CDB"/>
    <w:rsid w:val="004D6F57"/>
    <w:rsid w:val="004E0334"/>
    <w:rsid w:val="004E1A7C"/>
    <w:rsid w:val="004E2333"/>
    <w:rsid w:val="004E5E35"/>
    <w:rsid w:val="004E6DBC"/>
    <w:rsid w:val="004E7E4A"/>
    <w:rsid w:val="004F54FF"/>
    <w:rsid w:val="004F5D83"/>
    <w:rsid w:val="004F7B38"/>
    <w:rsid w:val="005007FB"/>
    <w:rsid w:val="00500868"/>
    <w:rsid w:val="00501A9E"/>
    <w:rsid w:val="005027ED"/>
    <w:rsid w:val="00504761"/>
    <w:rsid w:val="00507BDF"/>
    <w:rsid w:val="005108B7"/>
    <w:rsid w:val="005127A3"/>
    <w:rsid w:val="00513E78"/>
    <w:rsid w:val="00515C2D"/>
    <w:rsid w:val="00516BB1"/>
    <w:rsid w:val="00521FD3"/>
    <w:rsid w:val="005220A1"/>
    <w:rsid w:val="00523793"/>
    <w:rsid w:val="00523FB0"/>
    <w:rsid w:val="005250F8"/>
    <w:rsid w:val="00525C29"/>
    <w:rsid w:val="005260E3"/>
    <w:rsid w:val="00526770"/>
    <w:rsid w:val="00527F31"/>
    <w:rsid w:val="005304BA"/>
    <w:rsid w:val="00530D9B"/>
    <w:rsid w:val="005311E6"/>
    <w:rsid w:val="0053219D"/>
    <w:rsid w:val="00532C23"/>
    <w:rsid w:val="0053705F"/>
    <w:rsid w:val="00537D4C"/>
    <w:rsid w:val="00545210"/>
    <w:rsid w:val="00545C7C"/>
    <w:rsid w:val="00551454"/>
    <w:rsid w:val="00554337"/>
    <w:rsid w:val="005555F2"/>
    <w:rsid w:val="00555D67"/>
    <w:rsid w:val="00562038"/>
    <w:rsid w:val="005630DB"/>
    <w:rsid w:val="005638E6"/>
    <w:rsid w:val="0056450C"/>
    <w:rsid w:val="00565027"/>
    <w:rsid w:val="00566D50"/>
    <w:rsid w:val="00571D61"/>
    <w:rsid w:val="0057332E"/>
    <w:rsid w:val="00573CDE"/>
    <w:rsid w:val="0057541B"/>
    <w:rsid w:val="00575672"/>
    <w:rsid w:val="005759ED"/>
    <w:rsid w:val="0057611A"/>
    <w:rsid w:val="005775B3"/>
    <w:rsid w:val="00577639"/>
    <w:rsid w:val="00580AE6"/>
    <w:rsid w:val="00582BDB"/>
    <w:rsid w:val="00582D46"/>
    <w:rsid w:val="00584BD2"/>
    <w:rsid w:val="00585300"/>
    <w:rsid w:val="00585A77"/>
    <w:rsid w:val="005860EB"/>
    <w:rsid w:val="00590D6D"/>
    <w:rsid w:val="00592CA1"/>
    <w:rsid w:val="00594267"/>
    <w:rsid w:val="00595796"/>
    <w:rsid w:val="005957BF"/>
    <w:rsid w:val="00596A00"/>
    <w:rsid w:val="00597DD8"/>
    <w:rsid w:val="005A0DEC"/>
    <w:rsid w:val="005A0E59"/>
    <w:rsid w:val="005A43B0"/>
    <w:rsid w:val="005B08B6"/>
    <w:rsid w:val="005B3191"/>
    <w:rsid w:val="005B4909"/>
    <w:rsid w:val="005B5039"/>
    <w:rsid w:val="005C087D"/>
    <w:rsid w:val="005C08C8"/>
    <w:rsid w:val="005C0C8B"/>
    <w:rsid w:val="005C1226"/>
    <w:rsid w:val="005C20BC"/>
    <w:rsid w:val="005C2A03"/>
    <w:rsid w:val="005C2F32"/>
    <w:rsid w:val="005C37AC"/>
    <w:rsid w:val="005C3932"/>
    <w:rsid w:val="005C4900"/>
    <w:rsid w:val="005C543E"/>
    <w:rsid w:val="005C5A40"/>
    <w:rsid w:val="005C5DD1"/>
    <w:rsid w:val="005C5E13"/>
    <w:rsid w:val="005C5F6F"/>
    <w:rsid w:val="005C7C99"/>
    <w:rsid w:val="005D06D4"/>
    <w:rsid w:val="005D0A07"/>
    <w:rsid w:val="005D2CC2"/>
    <w:rsid w:val="005D2FBE"/>
    <w:rsid w:val="005D5B6A"/>
    <w:rsid w:val="005E0C08"/>
    <w:rsid w:val="005E1C9C"/>
    <w:rsid w:val="005E49E2"/>
    <w:rsid w:val="005E5F12"/>
    <w:rsid w:val="005E6FD9"/>
    <w:rsid w:val="005F0FE7"/>
    <w:rsid w:val="005F36AC"/>
    <w:rsid w:val="005F780E"/>
    <w:rsid w:val="00603319"/>
    <w:rsid w:val="00604021"/>
    <w:rsid w:val="00604390"/>
    <w:rsid w:val="006057C9"/>
    <w:rsid w:val="006063AC"/>
    <w:rsid w:val="0061035F"/>
    <w:rsid w:val="00611CF4"/>
    <w:rsid w:val="00612B9A"/>
    <w:rsid w:val="00614B58"/>
    <w:rsid w:val="00614C04"/>
    <w:rsid w:val="006177A0"/>
    <w:rsid w:val="00620C5B"/>
    <w:rsid w:val="00622F5E"/>
    <w:rsid w:val="00625264"/>
    <w:rsid w:val="006278B4"/>
    <w:rsid w:val="00633D7A"/>
    <w:rsid w:val="00640DB9"/>
    <w:rsid w:val="00642B4C"/>
    <w:rsid w:val="00643EB0"/>
    <w:rsid w:val="00645A0D"/>
    <w:rsid w:val="00650A9A"/>
    <w:rsid w:val="00650D04"/>
    <w:rsid w:val="00651875"/>
    <w:rsid w:val="0065340F"/>
    <w:rsid w:val="00654622"/>
    <w:rsid w:val="0065484E"/>
    <w:rsid w:val="00657980"/>
    <w:rsid w:val="00660331"/>
    <w:rsid w:val="006604E2"/>
    <w:rsid w:val="00660660"/>
    <w:rsid w:val="0066554A"/>
    <w:rsid w:val="0066568F"/>
    <w:rsid w:val="0066654B"/>
    <w:rsid w:val="00666AF3"/>
    <w:rsid w:val="00666EFC"/>
    <w:rsid w:val="006704F9"/>
    <w:rsid w:val="00670EBC"/>
    <w:rsid w:val="00671CE0"/>
    <w:rsid w:val="00673BD0"/>
    <w:rsid w:val="006776D1"/>
    <w:rsid w:val="006820DE"/>
    <w:rsid w:val="00682E2E"/>
    <w:rsid w:val="006864E2"/>
    <w:rsid w:val="006905F0"/>
    <w:rsid w:val="0069060D"/>
    <w:rsid w:val="00690AD4"/>
    <w:rsid w:val="00693CDF"/>
    <w:rsid w:val="00693D07"/>
    <w:rsid w:val="006943E0"/>
    <w:rsid w:val="00694923"/>
    <w:rsid w:val="00694E2A"/>
    <w:rsid w:val="00695232"/>
    <w:rsid w:val="00697E4B"/>
    <w:rsid w:val="006A15D2"/>
    <w:rsid w:val="006A3A81"/>
    <w:rsid w:val="006B0ACF"/>
    <w:rsid w:val="006B169F"/>
    <w:rsid w:val="006B2E7B"/>
    <w:rsid w:val="006B3C02"/>
    <w:rsid w:val="006B4960"/>
    <w:rsid w:val="006B559E"/>
    <w:rsid w:val="006B763D"/>
    <w:rsid w:val="006C0F73"/>
    <w:rsid w:val="006C1CA7"/>
    <w:rsid w:val="006C2F20"/>
    <w:rsid w:val="006D0762"/>
    <w:rsid w:val="006D1681"/>
    <w:rsid w:val="006D5967"/>
    <w:rsid w:val="006D5F1A"/>
    <w:rsid w:val="006D7916"/>
    <w:rsid w:val="006E0095"/>
    <w:rsid w:val="006E2139"/>
    <w:rsid w:val="006E2341"/>
    <w:rsid w:val="006E2BBA"/>
    <w:rsid w:val="006E2DCC"/>
    <w:rsid w:val="006E48E1"/>
    <w:rsid w:val="006E6D93"/>
    <w:rsid w:val="006E7841"/>
    <w:rsid w:val="006F0BD6"/>
    <w:rsid w:val="006F2A67"/>
    <w:rsid w:val="006F3C1E"/>
    <w:rsid w:val="006F45FA"/>
    <w:rsid w:val="006F5005"/>
    <w:rsid w:val="006F519C"/>
    <w:rsid w:val="006F5BC5"/>
    <w:rsid w:val="00700BA5"/>
    <w:rsid w:val="00700FDA"/>
    <w:rsid w:val="0070360F"/>
    <w:rsid w:val="00710BCD"/>
    <w:rsid w:val="00710BDF"/>
    <w:rsid w:val="00711007"/>
    <w:rsid w:val="0071217C"/>
    <w:rsid w:val="0071302B"/>
    <w:rsid w:val="00714CDD"/>
    <w:rsid w:val="00715294"/>
    <w:rsid w:val="007160F4"/>
    <w:rsid w:val="007174D4"/>
    <w:rsid w:val="007177D8"/>
    <w:rsid w:val="007178E3"/>
    <w:rsid w:val="00720EA0"/>
    <w:rsid w:val="007215DE"/>
    <w:rsid w:val="00721DE1"/>
    <w:rsid w:val="00722631"/>
    <w:rsid w:val="00723AF8"/>
    <w:rsid w:val="007247CB"/>
    <w:rsid w:val="007250E3"/>
    <w:rsid w:val="00725A9C"/>
    <w:rsid w:val="00726638"/>
    <w:rsid w:val="00730B60"/>
    <w:rsid w:val="00732A8F"/>
    <w:rsid w:val="00734965"/>
    <w:rsid w:val="00735BB2"/>
    <w:rsid w:val="00737D86"/>
    <w:rsid w:val="00740ED3"/>
    <w:rsid w:val="00742084"/>
    <w:rsid w:val="0074605C"/>
    <w:rsid w:val="00750612"/>
    <w:rsid w:val="00751136"/>
    <w:rsid w:val="0075310B"/>
    <w:rsid w:val="0075581B"/>
    <w:rsid w:val="00755FE5"/>
    <w:rsid w:val="00764627"/>
    <w:rsid w:val="00764A0D"/>
    <w:rsid w:val="007670A8"/>
    <w:rsid w:val="007709EF"/>
    <w:rsid w:val="00772363"/>
    <w:rsid w:val="00773F03"/>
    <w:rsid w:val="00774E62"/>
    <w:rsid w:val="007757C7"/>
    <w:rsid w:val="00776102"/>
    <w:rsid w:val="007769E8"/>
    <w:rsid w:val="00777080"/>
    <w:rsid w:val="00786B0E"/>
    <w:rsid w:val="0079104C"/>
    <w:rsid w:val="00792477"/>
    <w:rsid w:val="0079250D"/>
    <w:rsid w:val="00794907"/>
    <w:rsid w:val="007A6374"/>
    <w:rsid w:val="007A761E"/>
    <w:rsid w:val="007B0416"/>
    <w:rsid w:val="007B04CD"/>
    <w:rsid w:val="007B13DC"/>
    <w:rsid w:val="007B5695"/>
    <w:rsid w:val="007B78CB"/>
    <w:rsid w:val="007C2E70"/>
    <w:rsid w:val="007C342A"/>
    <w:rsid w:val="007C3C42"/>
    <w:rsid w:val="007C4D81"/>
    <w:rsid w:val="007C6C5E"/>
    <w:rsid w:val="007C7368"/>
    <w:rsid w:val="007D0041"/>
    <w:rsid w:val="007D0499"/>
    <w:rsid w:val="007D2CCF"/>
    <w:rsid w:val="007D7C5F"/>
    <w:rsid w:val="007E0634"/>
    <w:rsid w:val="007E0902"/>
    <w:rsid w:val="007E11E5"/>
    <w:rsid w:val="007E2534"/>
    <w:rsid w:val="007E3D1A"/>
    <w:rsid w:val="007E486F"/>
    <w:rsid w:val="007E78A3"/>
    <w:rsid w:val="007E7A78"/>
    <w:rsid w:val="007F12D3"/>
    <w:rsid w:val="007F6F8B"/>
    <w:rsid w:val="007F73EF"/>
    <w:rsid w:val="00802DFE"/>
    <w:rsid w:val="00806EED"/>
    <w:rsid w:val="00811BDE"/>
    <w:rsid w:val="008152EC"/>
    <w:rsid w:val="00815735"/>
    <w:rsid w:val="00817A7D"/>
    <w:rsid w:val="00821988"/>
    <w:rsid w:val="00821A2E"/>
    <w:rsid w:val="00824C45"/>
    <w:rsid w:val="0082595A"/>
    <w:rsid w:val="0082717C"/>
    <w:rsid w:val="008308E3"/>
    <w:rsid w:val="00831FD2"/>
    <w:rsid w:val="008320CC"/>
    <w:rsid w:val="00832A14"/>
    <w:rsid w:val="00832F53"/>
    <w:rsid w:val="00834583"/>
    <w:rsid w:val="008367C7"/>
    <w:rsid w:val="00836D68"/>
    <w:rsid w:val="0083763C"/>
    <w:rsid w:val="008413C5"/>
    <w:rsid w:val="00841FAF"/>
    <w:rsid w:val="00842364"/>
    <w:rsid w:val="0084268E"/>
    <w:rsid w:val="0084347E"/>
    <w:rsid w:val="00843F8C"/>
    <w:rsid w:val="00844434"/>
    <w:rsid w:val="008454CC"/>
    <w:rsid w:val="0085382F"/>
    <w:rsid w:val="00855EA2"/>
    <w:rsid w:val="0085794B"/>
    <w:rsid w:val="00861385"/>
    <w:rsid w:val="00872053"/>
    <w:rsid w:val="00872130"/>
    <w:rsid w:val="00872CF4"/>
    <w:rsid w:val="00874FB2"/>
    <w:rsid w:val="008758F1"/>
    <w:rsid w:val="00875D2F"/>
    <w:rsid w:val="00880B91"/>
    <w:rsid w:val="00881465"/>
    <w:rsid w:val="00881B26"/>
    <w:rsid w:val="0088225C"/>
    <w:rsid w:val="008840ED"/>
    <w:rsid w:val="00884F4E"/>
    <w:rsid w:val="0088531B"/>
    <w:rsid w:val="008862C0"/>
    <w:rsid w:val="008865FE"/>
    <w:rsid w:val="0089018F"/>
    <w:rsid w:val="008910AB"/>
    <w:rsid w:val="008923B3"/>
    <w:rsid w:val="00893F5E"/>
    <w:rsid w:val="00895CCB"/>
    <w:rsid w:val="008A00F0"/>
    <w:rsid w:val="008A2371"/>
    <w:rsid w:val="008A2DA5"/>
    <w:rsid w:val="008A573E"/>
    <w:rsid w:val="008B0542"/>
    <w:rsid w:val="008B0CD1"/>
    <w:rsid w:val="008B3A95"/>
    <w:rsid w:val="008B3FEC"/>
    <w:rsid w:val="008B5595"/>
    <w:rsid w:val="008C14F6"/>
    <w:rsid w:val="008C160E"/>
    <w:rsid w:val="008C1697"/>
    <w:rsid w:val="008C16D3"/>
    <w:rsid w:val="008C176A"/>
    <w:rsid w:val="008C1E73"/>
    <w:rsid w:val="008C3494"/>
    <w:rsid w:val="008C42D2"/>
    <w:rsid w:val="008C4C09"/>
    <w:rsid w:val="008C5849"/>
    <w:rsid w:val="008C6CA7"/>
    <w:rsid w:val="008C72AD"/>
    <w:rsid w:val="008C7F4C"/>
    <w:rsid w:val="008D170A"/>
    <w:rsid w:val="008D3931"/>
    <w:rsid w:val="008D3CD0"/>
    <w:rsid w:val="008D4A9D"/>
    <w:rsid w:val="008D59DD"/>
    <w:rsid w:val="008D5C69"/>
    <w:rsid w:val="008D5F37"/>
    <w:rsid w:val="008D793E"/>
    <w:rsid w:val="008E3787"/>
    <w:rsid w:val="008E3BA9"/>
    <w:rsid w:val="008E449B"/>
    <w:rsid w:val="008E57F3"/>
    <w:rsid w:val="008F1851"/>
    <w:rsid w:val="008F1954"/>
    <w:rsid w:val="008F2F1B"/>
    <w:rsid w:val="008F3C3A"/>
    <w:rsid w:val="008F69D8"/>
    <w:rsid w:val="008F7490"/>
    <w:rsid w:val="009022C6"/>
    <w:rsid w:val="009064F6"/>
    <w:rsid w:val="0091025D"/>
    <w:rsid w:val="00911954"/>
    <w:rsid w:val="00912D3D"/>
    <w:rsid w:val="009132E0"/>
    <w:rsid w:val="0091346F"/>
    <w:rsid w:val="00913497"/>
    <w:rsid w:val="00913A8F"/>
    <w:rsid w:val="00914E53"/>
    <w:rsid w:val="009215BC"/>
    <w:rsid w:val="009216CF"/>
    <w:rsid w:val="00922AA8"/>
    <w:rsid w:val="00927164"/>
    <w:rsid w:val="009316FF"/>
    <w:rsid w:val="0093280D"/>
    <w:rsid w:val="00932C20"/>
    <w:rsid w:val="0093324D"/>
    <w:rsid w:val="00934175"/>
    <w:rsid w:val="009402C8"/>
    <w:rsid w:val="00940318"/>
    <w:rsid w:val="009406DF"/>
    <w:rsid w:val="009412BB"/>
    <w:rsid w:val="0094346B"/>
    <w:rsid w:val="00943916"/>
    <w:rsid w:val="00944629"/>
    <w:rsid w:val="00945E26"/>
    <w:rsid w:val="009461B0"/>
    <w:rsid w:val="00946D39"/>
    <w:rsid w:val="00947759"/>
    <w:rsid w:val="00947C8E"/>
    <w:rsid w:val="00950FE9"/>
    <w:rsid w:val="00952914"/>
    <w:rsid w:val="00952BE5"/>
    <w:rsid w:val="00953F4B"/>
    <w:rsid w:val="009549FE"/>
    <w:rsid w:val="009559C8"/>
    <w:rsid w:val="00955CF0"/>
    <w:rsid w:val="009566D7"/>
    <w:rsid w:val="00961383"/>
    <w:rsid w:val="0096531C"/>
    <w:rsid w:val="00970BC2"/>
    <w:rsid w:val="009710CA"/>
    <w:rsid w:val="0097257D"/>
    <w:rsid w:val="00972E55"/>
    <w:rsid w:val="00974E2C"/>
    <w:rsid w:val="009760EC"/>
    <w:rsid w:val="0098102B"/>
    <w:rsid w:val="009811D8"/>
    <w:rsid w:val="00982B0C"/>
    <w:rsid w:val="00983663"/>
    <w:rsid w:val="00983674"/>
    <w:rsid w:val="00986A34"/>
    <w:rsid w:val="009903FF"/>
    <w:rsid w:val="00991B88"/>
    <w:rsid w:val="00991F1A"/>
    <w:rsid w:val="00993927"/>
    <w:rsid w:val="0099463F"/>
    <w:rsid w:val="00997C86"/>
    <w:rsid w:val="009A1B5E"/>
    <w:rsid w:val="009A307D"/>
    <w:rsid w:val="009A37E1"/>
    <w:rsid w:val="009A476A"/>
    <w:rsid w:val="009A7265"/>
    <w:rsid w:val="009B12C9"/>
    <w:rsid w:val="009B3A2E"/>
    <w:rsid w:val="009B5D13"/>
    <w:rsid w:val="009B5FEE"/>
    <w:rsid w:val="009B7254"/>
    <w:rsid w:val="009B75CF"/>
    <w:rsid w:val="009C0FBE"/>
    <w:rsid w:val="009C10EF"/>
    <w:rsid w:val="009C146E"/>
    <w:rsid w:val="009C193B"/>
    <w:rsid w:val="009D2654"/>
    <w:rsid w:val="009D4E1B"/>
    <w:rsid w:val="009D72A9"/>
    <w:rsid w:val="009E1E04"/>
    <w:rsid w:val="009E398C"/>
    <w:rsid w:val="009E3EDF"/>
    <w:rsid w:val="009E4C59"/>
    <w:rsid w:val="009E5C09"/>
    <w:rsid w:val="009E69C9"/>
    <w:rsid w:val="009E7525"/>
    <w:rsid w:val="009F29C6"/>
    <w:rsid w:val="009F2FE4"/>
    <w:rsid w:val="009F670F"/>
    <w:rsid w:val="009F7411"/>
    <w:rsid w:val="00A05162"/>
    <w:rsid w:val="00A06C21"/>
    <w:rsid w:val="00A07ACE"/>
    <w:rsid w:val="00A10B02"/>
    <w:rsid w:val="00A1186A"/>
    <w:rsid w:val="00A11B42"/>
    <w:rsid w:val="00A1340A"/>
    <w:rsid w:val="00A138FF"/>
    <w:rsid w:val="00A14092"/>
    <w:rsid w:val="00A1569C"/>
    <w:rsid w:val="00A16BA4"/>
    <w:rsid w:val="00A16D6F"/>
    <w:rsid w:val="00A16E78"/>
    <w:rsid w:val="00A26CD4"/>
    <w:rsid w:val="00A275FF"/>
    <w:rsid w:val="00A32430"/>
    <w:rsid w:val="00A342C4"/>
    <w:rsid w:val="00A343F5"/>
    <w:rsid w:val="00A36701"/>
    <w:rsid w:val="00A46A31"/>
    <w:rsid w:val="00A46B5F"/>
    <w:rsid w:val="00A517FD"/>
    <w:rsid w:val="00A518F8"/>
    <w:rsid w:val="00A53F64"/>
    <w:rsid w:val="00A53FD3"/>
    <w:rsid w:val="00A551FA"/>
    <w:rsid w:val="00A55B72"/>
    <w:rsid w:val="00A55F33"/>
    <w:rsid w:val="00A578DB"/>
    <w:rsid w:val="00A57CA7"/>
    <w:rsid w:val="00A65EFD"/>
    <w:rsid w:val="00A65F4B"/>
    <w:rsid w:val="00A67357"/>
    <w:rsid w:val="00A70211"/>
    <w:rsid w:val="00A70CB9"/>
    <w:rsid w:val="00A71735"/>
    <w:rsid w:val="00A73720"/>
    <w:rsid w:val="00A740A3"/>
    <w:rsid w:val="00A75FD1"/>
    <w:rsid w:val="00A76428"/>
    <w:rsid w:val="00A7779D"/>
    <w:rsid w:val="00A802A3"/>
    <w:rsid w:val="00A80B08"/>
    <w:rsid w:val="00A834E3"/>
    <w:rsid w:val="00A85858"/>
    <w:rsid w:val="00A95531"/>
    <w:rsid w:val="00A9650B"/>
    <w:rsid w:val="00A97214"/>
    <w:rsid w:val="00AA049A"/>
    <w:rsid w:val="00AA1B3F"/>
    <w:rsid w:val="00AA3FFB"/>
    <w:rsid w:val="00AA5DD0"/>
    <w:rsid w:val="00AA77E4"/>
    <w:rsid w:val="00AB04D5"/>
    <w:rsid w:val="00AB10A6"/>
    <w:rsid w:val="00AB33B3"/>
    <w:rsid w:val="00AB50B4"/>
    <w:rsid w:val="00AB6599"/>
    <w:rsid w:val="00AC056C"/>
    <w:rsid w:val="00AC0C91"/>
    <w:rsid w:val="00AC1AA3"/>
    <w:rsid w:val="00AC446C"/>
    <w:rsid w:val="00AC501C"/>
    <w:rsid w:val="00AC5022"/>
    <w:rsid w:val="00AC7BA4"/>
    <w:rsid w:val="00AD00A5"/>
    <w:rsid w:val="00AD0E4E"/>
    <w:rsid w:val="00AD4E55"/>
    <w:rsid w:val="00AD7DB0"/>
    <w:rsid w:val="00AE4A1E"/>
    <w:rsid w:val="00AE4FA9"/>
    <w:rsid w:val="00AF066E"/>
    <w:rsid w:val="00AF0C90"/>
    <w:rsid w:val="00AF27AF"/>
    <w:rsid w:val="00AF4713"/>
    <w:rsid w:val="00AF4C17"/>
    <w:rsid w:val="00AF7A5D"/>
    <w:rsid w:val="00B01688"/>
    <w:rsid w:val="00B11B20"/>
    <w:rsid w:val="00B14CED"/>
    <w:rsid w:val="00B270C8"/>
    <w:rsid w:val="00B31080"/>
    <w:rsid w:val="00B31591"/>
    <w:rsid w:val="00B3445D"/>
    <w:rsid w:val="00B345B8"/>
    <w:rsid w:val="00B35FAB"/>
    <w:rsid w:val="00B35FCE"/>
    <w:rsid w:val="00B42076"/>
    <w:rsid w:val="00B43246"/>
    <w:rsid w:val="00B44142"/>
    <w:rsid w:val="00B471B5"/>
    <w:rsid w:val="00B47DB1"/>
    <w:rsid w:val="00B50FA4"/>
    <w:rsid w:val="00B536CE"/>
    <w:rsid w:val="00B54391"/>
    <w:rsid w:val="00B54B37"/>
    <w:rsid w:val="00B55B26"/>
    <w:rsid w:val="00B5616F"/>
    <w:rsid w:val="00B567AC"/>
    <w:rsid w:val="00B57DFE"/>
    <w:rsid w:val="00B6068D"/>
    <w:rsid w:val="00B609BB"/>
    <w:rsid w:val="00B60F60"/>
    <w:rsid w:val="00B61652"/>
    <w:rsid w:val="00B62504"/>
    <w:rsid w:val="00B633D9"/>
    <w:rsid w:val="00B66E5E"/>
    <w:rsid w:val="00B679C9"/>
    <w:rsid w:val="00B71209"/>
    <w:rsid w:val="00B72247"/>
    <w:rsid w:val="00B72E87"/>
    <w:rsid w:val="00B73E66"/>
    <w:rsid w:val="00B75E7A"/>
    <w:rsid w:val="00B75EFE"/>
    <w:rsid w:val="00B77382"/>
    <w:rsid w:val="00B80481"/>
    <w:rsid w:val="00B84125"/>
    <w:rsid w:val="00B87C21"/>
    <w:rsid w:val="00B90BB6"/>
    <w:rsid w:val="00B90C08"/>
    <w:rsid w:val="00B95A9D"/>
    <w:rsid w:val="00B96A15"/>
    <w:rsid w:val="00BA341D"/>
    <w:rsid w:val="00BA428B"/>
    <w:rsid w:val="00BB0854"/>
    <w:rsid w:val="00BB31E0"/>
    <w:rsid w:val="00BB32C4"/>
    <w:rsid w:val="00BC148F"/>
    <w:rsid w:val="00BC2215"/>
    <w:rsid w:val="00BC222F"/>
    <w:rsid w:val="00BC31A5"/>
    <w:rsid w:val="00BC3652"/>
    <w:rsid w:val="00BC483C"/>
    <w:rsid w:val="00BC57C5"/>
    <w:rsid w:val="00BC725E"/>
    <w:rsid w:val="00BD4164"/>
    <w:rsid w:val="00BD5FC7"/>
    <w:rsid w:val="00BD65D2"/>
    <w:rsid w:val="00BD6700"/>
    <w:rsid w:val="00BD7787"/>
    <w:rsid w:val="00BE245A"/>
    <w:rsid w:val="00BE3A85"/>
    <w:rsid w:val="00BE6B6D"/>
    <w:rsid w:val="00BF0D32"/>
    <w:rsid w:val="00BF3AAC"/>
    <w:rsid w:val="00BF4F79"/>
    <w:rsid w:val="00BF5ABD"/>
    <w:rsid w:val="00C00299"/>
    <w:rsid w:val="00C02312"/>
    <w:rsid w:val="00C04726"/>
    <w:rsid w:val="00C06EC7"/>
    <w:rsid w:val="00C0756B"/>
    <w:rsid w:val="00C07668"/>
    <w:rsid w:val="00C10EDA"/>
    <w:rsid w:val="00C1121C"/>
    <w:rsid w:val="00C11C24"/>
    <w:rsid w:val="00C11DF7"/>
    <w:rsid w:val="00C11ECE"/>
    <w:rsid w:val="00C1306A"/>
    <w:rsid w:val="00C13565"/>
    <w:rsid w:val="00C14175"/>
    <w:rsid w:val="00C163EF"/>
    <w:rsid w:val="00C166C2"/>
    <w:rsid w:val="00C166F0"/>
    <w:rsid w:val="00C21456"/>
    <w:rsid w:val="00C25743"/>
    <w:rsid w:val="00C262DB"/>
    <w:rsid w:val="00C30A18"/>
    <w:rsid w:val="00C3206D"/>
    <w:rsid w:val="00C32339"/>
    <w:rsid w:val="00C32955"/>
    <w:rsid w:val="00C33714"/>
    <w:rsid w:val="00C33E33"/>
    <w:rsid w:val="00C45A0D"/>
    <w:rsid w:val="00C45AC3"/>
    <w:rsid w:val="00C46E99"/>
    <w:rsid w:val="00C5323A"/>
    <w:rsid w:val="00C54F27"/>
    <w:rsid w:val="00C553F0"/>
    <w:rsid w:val="00C56795"/>
    <w:rsid w:val="00C60CD9"/>
    <w:rsid w:val="00C61DCC"/>
    <w:rsid w:val="00C62112"/>
    <w:rsid w:val="00C62835"/>
    <w:rsid w:val="00C62888"/>
    <w:rsid w:val="00C63044"/>
    <w:rsid w:val="00C65E94"/>
    <w:rsid w:val="00C66D36"/>
    <w:rsid w:val="00C70048"/>
    <w:rsid w:val="00C71371"/>
    <w:rsid w:val="00C7147B"/>
    <w:rsid w:val="00C7238B"/>
    <w:rsid w:val="00C72AEE"/>
    <w:rsid w:val="00C72CD6"/>
    <w:rsid w:val="00C73407"/>
    <w:rsid w:val="00C763C7"/>
    <w:rsid w:val="00C76A08"/>
    <w:rsid w:val="00C802BD"/>
    <w:rsid w:val="00C81E89"/>
    <w:rsid w:val="00C823B5"/>
    <w:rsid w:val="00C865A4"/>
    <w:rsid w:val="00C871A6"/>
    <w:rsid w:val="00C90842"/>
    <w:rsid w:val="00C9179A"/>
    <w:rsid w:val="00C92D83"/>
    <w:rsid w:val="00C93F84"/>
    <w:rsid w:val="00C96ED6"/>
    <w:rsid w:val="00C97003"/>
    <w:rsid w:val="00CA1A0C"/>
    <w:rsid w:val="00CA1C53"/>
    <w:rsid w:val="00CA1E3C"/>
    <w:rsid w:val="00CA2689"/>
    <w:rsid w:val="00CA27C4"/>
    <w:rsid w:val="00CA2EC1"/>
    <w:rsid w:val="00CA30E0"/>
    <w:rsid w:val="00CA6D39"/>
    <w:rsid w:val="00CA71B8"/>
    <w:rsid w:val="00CB1B82"/>
    <w:rsid w:val="00CB2C7C"/>
    <w:rsid w:val="00CB313E"/>
    <w:rsid w:val="00CB36E2"/>
    <w:rsid w:val="00CB3D79"/>
    <w:rsid w:val="00CB5718"/>
    <w:rsid w:val="00CB59B4"/>
    <w:rsid w:val="00CB5AC9"/>
    <w:rsid w:val="00CB77C2"/>
    <w:rsid w:val="00CC03B7"/>
    <w:rsid w:val="00CC2779"/>
    <w:rsid w:val="00CC40E0"/>
    <w:rsid w:val="00CC4E98"/>
    <w:rsid w:val="00CC5C5D"/>
    <w:rsid w:val="00CC7909"/>
    <w:rsid w:val="00CD2D6D"/>
    <w:rsid w:val="00CD4EEC"/>
    <w:rsid w:val="00CE15F7"/>
    <w:rsid w:val="00CE1826"/>
    <w:rsid w:val="00CE444E"/>
    <w:rsid w:val="00CE5DE8"/>
    <w:rsid w:val="00CE7204"/>
    <w:rsid w:val="00CF08EF"/>
    <w:rsid w:val="00CF19FE"/>
    <w:rsid w:val="00CF1C05"/>
    <w:rsid w:val="00CF4246"/>
    <w:rsid w:val="00CF4A09"/>
    <w:rsid w:val="00CF625B"/>
    <w:rsid w:val="00CF6BB8"/>
    <w:rsid w:val="00D0165D"/>
    <w:rsid w:val="00D02195"/>
    <w:rsid w:val="00D02927"/>
    <w:rsid w:val="00D030BF"/>
    <w:rsid w:val="00D03EB4"/>
    <w:rsid w:val="00D04E92"/>
    <w:rsid w:val="00D05C1B"/>
    <w:rsid w:val="00D07310"/>
    <w:rsid w:val="00D10F1E"/>
    <w:rsid w:val="00D121F3"/>
    <w:rsid w:val="00D12AE1"/>
    <w:rsid w:val="00D17EFC"/>
    <w:rsid w:val="00D20AFD"/>
    <w:rsid w:val="00D22D1B"/>
    <w:rsid w:val="00D2308C"/>
    <w:rsid w:val="00D24325"/>
    <w:rsid w:val="00D24EC9"/>
    <w:rsid w:val="00D262BD"/>
    <w:rsid w:val="00D2685D"/>
    <w:rsid w:val="00D268AE"/>
    <w:rsid w:val="00D26EFD"/>
    <w:rsid w:val="00D27672"/>
    <w:rsid w:val="00D27AC5"/>
    <w:rsid w:val="00D345F1"/>
    <w:rsid w:val="00D3690E"/>
    <w:rsid w:val="00D37675"/>
    <w:rsid w:val="00D40AB9"/>
    <w:rsid w:val="00D40B34"/>
    <w:rsid w:val="00D43D2A"/>
    <w:rsid w:val="00D451CF"/>
    <w:rsid w:val="00D458FF"/>
    <w:rsid w:val="00D51AB1"/>
    <w:rsid w:val="00D5695E"/>
    <w:rsid w:val="00D6658C"/>
    <w:rsid w:val="00D67926"/>
    <w:rsid w:val="00D718E4"/>
    <w:rsid w:val="00D7278F"/>
    <w:rsid w:val="00D73089"/>
    <w:rsid w:val="00D75390"/>
    <w:rsid w:val="00D7655D"/>
    <w:rsid w:val="00D768AE"/>
    <w:rsid w:val="00D77471"/>
    <w:rsid w:val="00D77783"/>
    <w:rsid w:val="00D812FE"/>
    <w:rsid w:val="00D81C7C"/>
    <w:rsid w:val="00D82B4F"/>
    <w:rsid w:val="00D8387E"/>
    <w:rsid w:val="00D8761E"/>
    <w:rsid w:val="00D90CFD"/>
    <w:rsid w:val="00D96EF5"/>
    <w:rsid w:val="00D976A7"/>
    <w:rsid w:val="00D976CE"/>
    <w:rsid w:val="00D9774B"/>
    <w:rsid w:val="00D97987"/>
    <w:rsid w:val="00DA0D12"/>
    <w:rsid w:val="00DA1F93"/>
    <w:rsid w:val="00DA3DF5"/>
    <w:rsid w:val="00DA436D"/>
    <w:rsid w:val="00DA545F"/>
    <w:rsid w:val="00DA5A3D"/>
    <w:rsid w:val="00DA69AF"/>
    <w:rsid w:val="00DA70D9"/>
    <w:rsid w:val="00DB0947"/>
    <w:rsid w:val="00DB3EE5"/>
    <w:rsid w:val="00DB4384"/>
    <w:rsid w:val="00DB4B09"/>
    <w:rsid w:val="00DB613E"/>
    <w:rsid w:val="00DB6E47"/>
    <w:rsid w:val="00DC2490"/>
    <w:rsid w:val="00DC4388"/>
    <w:rsid w:val="00DC4F7A"/>
    <w:rsid w:val="00DC6557"/>
    <w:rsid w:val="00DD029E"/>
    <w:rsid w:val="00DD169A"/>
    <w:rsid w:val="00DD18A5"/>
    <w:rsid w:val="00DD4786"/>
    <w:rsid w:val="00DD7778"/>
    <w:rsid w:val="00DD79EB"/>
    <w:rsid w:val="00DE1094"/>
    <w:rsid w:val="00DE185B"/>
    <w:rsid w:val="00DE3164"/>
    <w:rsid w:val="00DE6338"/>
    <w:rsid w:val="00DE7261"/>
    <w:rsid w:val="00DE73E9"/>
    <w:rsid w:val="00DF2688"/>
    <w:rsid w:val="00DF4258"/>
    <w:rsid w:val="00E00020"/>
    <w:rsid w:val="00E00C53"/>
    <w:rsid w:val="00E027A1"/>
    <w:rsid w:val="00E02D47"/>
    <w:rsid w:val="00E032EF"/>
    <w:rsid w:val="00E1222F"/>
    <w:rsid w:val="00E138DF"/>
    <w:rsid w:val="00E13CFA"/>
    <w:rsid w:val="00E14DAB"/>
    <w:rsid w:val="00E162FE"/>
    <w:rsid w:val="00E16C79"/>
    <w:rsid w:val="00E175C7"/>
    <w:rsid w:val="00E20E7C"/>
    <w:rsid w:val="00E22EFB"/>
    <w:rsid w:val="00E23D5E"/>
    <w:rsid w:val="00E25889"/>
    <w:rsid w:val="00E259DF"/>
    <w:rsid w:val="00E2646F"/>
    <w:rsid w:val="00E26715"/>
    <w:rsid w:val="00E276BB"/>
    <w:rsid w:val="00E31191"/>
    <w:rsid w:val="00E32FE3"/>
    <w:rsid w:val="00E41AB1"/>
    <w:rsid w:val="00E44B5C"/>
    <w:rsid w:val="00E45F6C"/>
    <w:rsid w:val="00E47B0D"/>
    <w:rsid w:val="00E47CF1"/>
    <w:rsid w:val="00E537D2"/>
    <w:rsid w:val="00E54355"/>
    <w:rsid w:val="00E60400"/>
    <w:rsid w:val="00E621CB"/>
    <w:rsid w:val="00E62684"/>
    <w:rsid w:val="00E64B01"/>
    <w:rsid w:val="00E704EA"/>
    <w:rsid w:val="00E70785"/>
    <w:rsid w:val="00E712CE"/>
    <w:rsid w:val="00E7201C"/>
    <w:rsid w:val="00E80408"/>
    <w:rsid w:val="00E812EE"/>
    <w:rsid w:val="00E819C1"/>
    <w:rsid w:val="00E81C14"/>
    <w:rsid w:val="00E83870"/>
    <w:rsid w:val="00E8409B"/>
    <w:rsid w:val="00E859D3"/>
    <w:rsid w:val="00E85DE7"/>
    <w:rsid w:val="00E860CA"/>
    <w:rsid w:val="00E8704F"/>
    <w:rsid w:val="00E909EF"/>
    <w:rsid w:val="00E94237"/>
    <w:rsid w:val="00E974AA"/>
    <w:rsid w:val="00EA02FB"/>
    <w:rsid w:val="00EA07A6"/>
    <w:rsid w:val="00EA37E9"/>
    <w:rsid w:val="00EA4C01"/>
    <w:rsid w:val="00EA67D2"/>
    <w:rsid w:val="00EA7BD4"/>
    <w:rsid w:val="00EB07E6"/>
    <w:rsid w:val="00EB1466"/>
    <w:rsid w:val="00EB1579"/>
    <w:rsid w:val="00EB2B9D"/>
    <w:rsid w:val="00EB2FEF"/>
    <w:rsid w:val="00EB34A2"/>
    <w:rsid w:val="00EB3F3C"/>
    <w:rsid w:val="00EB4446"/>
    <w:rsid w:val="00EC098B"/>
    <w:rsid w:val="00EC11C3"/>
    <w:rsid w:val="00EC2D28"/>
    <w:rsid w:val="00ED027F"/>
    <w:rsid w:val="00ED1CDD"/>
    <w:rsid w:val="00ED4942"/>
    <w:rsid w:val="00ED4B95"/>
    <w:rsid w:val="00ED6CF4"/>
    <w:rsid w:val="00EE0FDC"/>
    <w:rsid w:val="00EE2D19"/>
    <w:rsid w:val="00EE3BAB"/>
    <w:rsid w:val="00EE3CE1"/>
    <w:rsid w:val="00EE5660"/>
    <w:rsid w:val="00EF08B5"/>
    <w:rsid w:val="00EF1076"/>
    <w:rsid w:val="00EF13DC"/>
    <w:rsid w:val="00EF2C7B"/>
    <w:rsid w:val="00EF30BA"/>
    <w:rsid w:val="00EF43B0"/>
    <w:rsid w:val="00EF73BD"/>
    <w:rsid w:val="00F00281"/>
    <w:rsid w:val="00F114F0"/>
    <w:rsid w:val="00F119D6"/>
    <w:rsid w:val="00F13F7A"/>
    <w:rsid w:val="00F14E02"/>
    <w:rsid w:val="00F1509E"/>
    <w:rsid w:val="00F154F9"/>
    <w:rsid w:val="00F16D6A"/>
    <w:rsid w:val="00F1766B"/>
    <w:rsid w:val="00F20060"/>
    <w:rsid w:val="00F205F9"/>
    <w:rsid w:val="00F20AD9"/>
    <w:rsid w:val="00F21D92"/>
    <w:rsid w:val="00F22400"/>
    <w:rsid w:val="00F2266A"/>
    <w:rsid w:val="00F24227"/>
    <w:rsid w:val="00F245DE"/>
    <w:rsid w:val="00F254EF"/>
    <w:rsid w:val="00F25E7E"/>
    <w:rsid w:val="00F27D39"/>
    <w:rsid w:val="00F315D2"/>
    <w:rsid w:val="00F32673"/>
    <w:rsid w:val="00F35A4A"/>
    <w:rsid w:val="00F35FF4"/>
    <w:rsid w:val="00F36A06"/>
    <w:rsid w:val="00F37864"/>
    <w:rsid w:val="00F40028"/>
    <w:rsid w:val="00F40AA5"/>
    <w:rsid w:val="00F416C6"/>
    <w:rsid w:val="00F425FE"/>
    <w:rsid w:val="00F43240"/>
    <w:rsid w:val="00F4544D"/>
    <w:rsid w:val="00F460B1"/>
    <w:rsid w:val="00F4697E"/>
    <w:rsid w:val="00F46FDC"/>
    <w:rsid w:val="00F5067E"/>
    <w:rsid w:val="00F50B3B"/>
    <w:rsid w:val="00F50FBC"/>
    <w:rsid w:val="00F51BE8"/>
    <w:rsid w:val="00F521CE"/>
    <w:rsid w:val="00F529ED"/>
    <w:rsid w:val="00F53564"/>
    <w:rsid w:val="00F558C6"/>
    <w:rsid w:val="00F60DC3"/>
    <w:rsid w:val="00F61C7D"/>
    <w:rsid w:val="00F641C9"/>
    <w:rsid w:val="00F657C3"/>
    <w:rsid w:val="00F66D17"/>
    <w:rsid w:val="00F67E4E"/>
    <w:rsid w:val="00F71EBB"/>
    <w:rsid w:val="00F737DB"/>
    <w:rsid w:val="00F75794"/>
    <w:rsid w:val="00F80153"/>
    <w:rsid w:val="00F82264"/>
    <w:rsid w:val="00F84AAF"/>
    <w:rsid w:val="00F87D2A"/>
    <w:rsid w:val="00F91A3E"/>
    <w:rsid w:val="00F930F5"/>
    <w:rsid w:val="00F95DDC"/>
    <w:rsid w:val="00F96161"/>
    <w:rsid w:val="00F964C0"/>
    <w:rsid w:val="00F970DF"/>
    <w:rsid w:val="00FA0742"/>
    <w:rsid w:val="00FA0ED2"/>
    <w:rsid w:val="00FA17B9"/>
    <w:rsid w:val="00FA4F46"/>
    <w:rsid w:val="00FB311C"/>
    <w:rsid w:val="00FB5AF3"/>
    <w:rsid w:val="00FB638D"/>
    <w:rsid w:val="00FB6817"/>
    <w:rsid w:val="00FC1142"/>
    <w:rsid w:val="00FC1886"/>
    <w:rsid w:val="00FC32EA"/>
    <w:rsid w:val="00FC3C60"/>
    <w:rsid w:val="00FC6F2A"/>
    <w:rsid w:val="00FC7419"/>
    <w:rsid w:val="00FC7F4A"/>
    <w:rsid w:val="00FD27E8"/>
    <w:rsid w:val="00FD28B5"/>
    <w:rsid w:val="00FD69E4"/>
    <w:rsid w:val="00FD7227"/>
    <w:rsid w:val="00FD730C"/>
    <w:rsid w:val="00FE06C2"/>
    <w:rsid w:val="00FE0B51"/>
    <w:rsid w:val="00FE3FF9"/>
    <w:rsid w:val="00FF1146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E0"/>
  </w:style>
  <w:style w:type="paragraph" w:styleId="1">
    <w:name w:val="heading 1"/>
    <w:basedOn w:val="a"/>
    <w:next w:val="a"/>
    <w:qFormat/>
    <w:rsid w:val="00046910"/>
    <w:pPr>
      <w:keepNext/>
      <w:ind w:firstLine="567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46910"/>
    <w:pPr>
      <w:keepNext/>
      <w:spacing w:line="360" w:lineRule="auto"/>
      <w:ind w:firstLine="4678"/>
      <w:outlineLvl w:val="1"/>
    </w:pPr>
    <w:rPr>
      <w:sz w:val="24"/>
    </w:rPr>
  </w:style>
  <w:style w:type="paragraph" w:styleId="3">
    <w:name w:val="heading 3"/>
    <w:basedOn w:val="a"/>
    <w:next w:val="a"/>
    <w:qFormat/>
    <w:rsid w:val="00046910"/>
    <w:pPr>
      <w:keepNext/>
      <w:ind w:firstLine="567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04691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046910"/>
    <w:pPr>
      <w:keepNext/>
      <w:jc w:val="right"/>
      <w:outlineLvl w:val="4"/>
    </w:pPr>
    <w:rPr>
      <w:rFonts w:ascii="Arial" w:hAnsi="Arial"/>
      <w:sz w:val="28"/>
    </w:rPr>
  </w:style>
  <w:style w:type="paragraph" w:styleId="6">
    <w:name w:val="heading 6"/>
    <w:basedOn w:val="a"/>
    <w:next w:val="a"/>
    <w:qFormat/>
    <w:rsid w:val="00046910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0242C9"/>
    <w:pPr>
      <w:keepNext/>
      <w:jc w:val="center"/>
      <w:outlineLvl w:val="6"/>
    </w:pPr>
    <w:rPr>
      <w:rFonts w:ascii="Arial" w:hAnsi="Arial" w:cs="Arial"/>
      <w:bCs/>
      <w:sz w:val="28"/>
    </w:rPr>
  </w:style>
  <w:style w:type="paragraph" w:styleId="8">
    <w:name w:val="heading 8"/>
    <w:basedOn w:val="a"/>
    <w:next w:val="a"/>
    <w:link w:val="80"/>
    <w:qFormat/>
    <w:rsid w:val="00DC655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6910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046910"/>
    <w:pPr>
      <w:tabs>
        <w:tab w:val="center" w:pos="4153"/>
        <w:tab w:val="right" w:pos="8306"/>
      </w:tabs>
    </w:pPr>
  </w:style>
  <w:style w:type="character" w:styleId="a7">
    <w:name w:val="Hyperlink"/>
    <w:basedOn w:val="a0"/>
    <w:rsid w:val="00046910"/>
    <w:rPr>
      <w:color w:val="0000FF"/>
      <w:u w:val="single"/>
    </w:rPr>
  </w:style>
  <w:style w:type="paragraph" w:styleId="a8">
    <w:name w:val="Balloon Text"/>
    <w:basedOn w:val="a"/>
    <w:semiHidden/>
    <w:rsid w:val="00DA69AF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0242C9"/>
    <w:rPr>
      <w:rFonts w:ascii="Arial" w:hAnsi="Arial" w:cs="Arial"/>
      <w:bCs/>
      <w:sz w:val="28"/>
    </w:rPr>
  </w:style>
  <w:style w:type="character" w:styleId="a9">
    <w:name w:val="page number"/>
    <w:basedOn w:val="a0"/>
    <w:rsid w:val="000242C9"/>
  </w:style>
  <w:style w:type="table" w:styleId="aa">
    <w:name w:val="Table Grid"/>
    <w:basedOn w:val="a1"/>
    <w:rsid w:val="00024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013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11DD8"/>
  </w:style>
  <w:style w:type="character" w:styleId="ac">
    <w:name w:val="Strong"/>
    <w:basedOn w:val="a0"/>
    <w:qFormat/>
    <w:rsid w:val="009022C6"/>
    <w:rPr>
      <w:b/>
      <w:bCs/>
    </w:rPr>
  </w:style>
  <w:style w:type="character" w:styleId="ad">
    <w:name w:val="Placeholder Text"/>
    <w:basedOn w:val="a0"/>
    <w:uiPriority w:val="99"/>
    <w:semiHidden/>
    <w:rsid w:val="00D24325"/>
    <w:rPr>
      <w:color w:val="808080"/>
    </w:rPr>
  </w:style>
  <w:style w:type="character" w:customStyle="1" w:styleId="10">
    <w:name w:val="Стиль1"/>
    <w:basedOn w:val="a0"/>
    <w:uiPriority w:val="1"/>
    <w:rsid w:val="00D24325"/>
    <w:rPr>
      <w:rFonts w:ascii="Algerian" w:hAnsi="Algerian"/>
      <w:b/>
    </w:rPr>
  </w:style>
  <w:style w:type="character" w:customStyle="1" w:styleId="21">
    <w:name w:val="Стиль2"/>
    <w:basedOn w:val="a0"/>
    <w:uiPriority w:val="1"/>
    <w:rsid w:val="003B035B"/>
    <w:rPr>
      <w:rFonts w:ascii="Arial Narrow" w:hAnsi="Arial Narrow"/>
      <w:b/>
      <w:sz w:val="36"/>
    </w:rPr>
  </w:style>
  <w:style w:type="character" w:customStyle="1" w:styleId="20">
    <w:name w:val="Заголовок 2 Знак"/>
    <w:basedOn w:val="a0"/>
    <w:link w:val="2"/>
    <w:rsid w:val="00735BB2"/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35BB2"/>
  </w:style>
  <w:style w:type="paragraph" w:customStyle="1" w:styleId="ae">
    <w:name w:val="Штамп"/>
    <w:basedOn w:val="a"/>
    <w:rsid w:val="00732A8F"/>
    <w:pPr>
      <w:jc w:val="center"/>
    </w:pPr>
    <w:rPr>
      <w:rFonts w:ascii="ГОСТ тип А" w:hAnsi="ГОСТ тип А"/>
      <w:i/>
      <w:noProof/>
      <w:sz w:val="18"/>
    </w:rPr>
  </w:style>
  <w:style w:type="character" w:customStyle="1" w:styleId="80">
    <w:name w:val="Заголовок 8 Знак"/>
    <w:basedOn w:val="a0"/>
    <w:link w:val="8"/>
    <w:rsid w:val="00DC6557"/>
    <w:rPr>
      <w:i/>
      <w:iCs/>
      <w:sz w:val="24"/>
      <w:szCs w:val="24"/>
    </w:rPr>
  </w:style>
  <w:style w:type="character" w:styleId="af">
    <w:name w:val="Emphasis"/>
    <w:qFormat/>
    <w:rsid w:val="00BE6B6D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.Hairullina\Local%20Settings\Temp\uncom.tmp\edit.tmp\8454\&#1096;&#1072;&#1073;&#1083;&#1086;&#1085;%20&#1089;%202-&#1081;%20&#1085;&#1091;&#1084;&#1077;&#1088;&#1072;&#1094;&#1080;&#1077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 пппоооппп</Abstract>
  <CompanyAddress/>
  <CompanyPhone>0000 – 00 </CompanyPhone>
  <CompanyFax>17</CompanyFax>
  <CompanyEmail/>
</CoverPageProperties>
</file>

<file path=customXml/item2.xml><?xml version="1.0" encoding="utf-8"?>
<ccMap xmlns="http://gremaxey.mvps.org/CustomXML/MappedCCs">
  <ccElement_3708423 xmlns="http://gremaxey.mvps.org/CustomXML/MappedCCs"/>
  <ccElement_3708432 xmlns="http://gremaxey.mvps.org/CustomXML/MappedCCs">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</ccElement_3708432>
</ccMap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CF0969-A197-4D83-8367-9F5C2EA01359}">
  <ds:schemaRefs>
    <ds:schemaRef ds:uri="http://gremaxey.mvps.org/CustomXML/MappedCCs"/>
  </ds:schemaRefs>
</ds:datastoreItem>
</file>

<file path=customXml/itemProps3.xml><?xml version="1.0" encoding="utf-8"?>
<ds:datastoreItem xmlns:ds="http://schemas.openxmlformats.org/officeDocument/2006/customXml" ds:itemID="{E7FA7F2C-5D3A-4988-B51C-D8658649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 2-й нумерацией</Template>
  <TotalTime>1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Громозека</vt:lpstr>
    </vt:vector>
  </TitlesOfParts>
  <Manager>ПРОЕКТНАЯ ДОКУМЕНТАЦИЯ</Manager>
  <Company>Шабалина</Company>
  <LinksUpToDate>false</LinksUpToDate>
  <CharactersWithSpaces>2769</CharactersWithSpaces>
  <SharedDoc>false</SharedDoc>
  <HLinks>
    <vt:vector size="12" baseType="variant">
      <vt:variant>
        <vt:i4>6094912</vt:i4>
      </vt:variant>
      <vt:variant>
        <vt:i4>3</vt:i4>
      </vt:variant>
      <vt:variant>
        <vt:i4>0</vt:i4>
      </vt:variant>
      <vt:variant>
        <vt:i4>5</vt:i4>
      </vt:variant>
      <vt:variant>
        <vt:lpwstr>http://www.teleks.spb.ru/</vt:lpwstr>
      </vt:variant>
      <vt:variant>
        <vt:lpwstr/>
      </vt:variant>
      <vt:variant>
        <vt:i4>3539012</vt:i4>
      </vt:variant>
      <vt:variant>
        <vt:i4>0</vt:i4>
      </vt:variant>
      <vt:variant>
        <vt:i4>0</vt:i4>
      </vt:variant>
      <vt:variant>
        <vt:i4>5</vt:i4>
      </vt:variant>
      <vt:variant>
        <vt:lpwstr>mailto:mail@teleks.spb.ru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Громозека</dc:title>
  <dc:subject>10</dc:subject>
  <dc:creator>D.Hairullina</dc:creator>
  <cp:keywords>Вишнивецкая</cp:keywords>
  <dc:description>нененене</dc:description>
  <cp:lastModifiedBy>MoR</cp:lastModifiedBy>
  <cp:revision>2</cp:revision>
  <cp:lastPrinted>2020-05-24T16:29:00Z</cp:lastPrinted>
  <dcterms:created xsi:type="dcterms:W3CDTF">2020-05-24T16:30:00Z</dcterms:created>
  <dcterms:modified xsi:type="dcterms:W3CDTF">2020-05-24T16:30:00Z</dcterms:modified>
  <cp:category>Венедиктов</cp:category>
  <cp:contentStatus>Том 4</cp:contentStatus>
</cp:coreProperties>
</file>